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4C8" w:rsidRPr="0042568D" w:rsidRDefault="002774C8" w:rsidP="0042568D">
      <w:pPr>
        <w:spacing w:before="100" w:beforeAutospacing="1" w:after="100" w:afterAutospacing="1" w:line="240" w:lineRule="auto"/>
        <w:jc w:val="center"/>
        <w:rPr>
          <w:rFonts w:ascii="Carlsberg Sans Light" w:eastAsia="Calibri" w:hAnsi="Carlsberg Sans Light"/>
          <w:b/>
          <w:sz w:val="20"/>
          <w:szCs w:val="20"/>
          <w:lang w:val="ru-RU" w:eastAsia="en-US"/>
        </w:rPr>
      </w:pPr>
      <w:r w:rsidRPr="002774C8">
        <w:rPr>
          <w:rFonts w:ascii="Carlsberg Sans Light" w:eastAsia="Calibri" w:hAnsi="Carlsberg Sans Light"/>
          <w:b/>
          <w:sz w:val="20"/>
          <w:szCs w:val="20"/>
          <w:lang w:val="ru-RU" w:eastAsia="en-US"/>
        </w:rPr>
        <w:t>Приглашение на участие в тендере п</w:t>
      </w:r>
      <w:r w:rsidR="00D86867">
        <w:rPr>
          <w:rFonts w:ascii="Carlsberg Sans Light" w:eastAsia="Calibri" w:hAnsi="Carlsberg Sans Light"/>
          <w:b/>
          <w:sz w:val="20"/>
          <w:szCs w:val="20"/>
          <w:lang w:val="ru-RU" w:eastAsia="en-US"/>
        </w:rPr>
        <w:t>о выбору агентства</w:t>
      </w:r>
      <w:r w:rsidRPr="002774C8">
        <w:rPr>
          <w:rFonts w:ascii="Carlsberg Sans Light" w:eastAsia="Calibri" w:hAnsi="Carlsberg Sans Light"/>
          <w:b/>
          <w:sz w:val="20"/>
          <w:szCs w:val="20"/>
          <w:lang w:val="ru-RU" w:eastAsia="en-US"/>
        </w:rPr>
        <w:t xml:space="preserve"> </w:t>
      </w:r>
      <w:r w:rsidR="0042568D">
        <w:rPr>
          <w:rFonts w:ascii="Carlsberg Sans Light" w:eastAsia="Calibri" w:hAnsi="Carlsberg Sans Light"/>
          <w:b/>
          <w:sz w:val="20"/>
          <w:szCs w:val="20"/>
          <w:lang w:val="ru-RU" w:eastAsia="en-US"/>
        </w:rPr>
        <w:t xml:space="preserve">для бренд активаций и специальных </w:t>
      </w:r>
      <w:r w:rsidR="00115A12">
        <w:rPr>
          <w:rFonts w:ascii="Carlsberg Sans Light" w:eastAsia="Calibri" w:hAnsi="Carlsberg Sans Light"/>
          <w:b/>
          <w:sz w:val="20"/>
          <w:szCs w:val="20"/>
          <w:lang w:val="ru-RU" w:eastAsia="en-US"/>
        </w:rPr>
        <w:t>проектов</w:t>
      </w:r>
      <w:bookmarkStart w:id="0" w:name="_GoBack"/>
      <w:bookmarkEnd w:id="0"/>
      <w:r w:rsidR="0042568D">
        <w:rPr>
          <w:rFonts w:ascii="Carlsberg Sans Light" w:eastAsia="Calibri" w:hAnsi="Carlsberg Sans Light"/>
          <w:b/>
          <w:sz w:val="20"/>
          <w:szCs w:val="20"/>
          <w:lang w:val="ru-RU" w:eastAsia="en-US"/>
        </w:rPr>
        <w:t>.</w:t>
      </w:r>
    </w:p>
    <w:p w:rsidR="00B2624B" w:rsidRDefault="00B2624B" w:rsidP="00B2624B">
      <w:pPr>
        <w:jc w:val="center"/>
        <w:rPr>
          <w:rFonts w:ascii="Carlsberg Sans Light" w:hAnsi="Carlsberg Sans Light" w:cs="Calibri"/>
          <w:b/>
          <w:sz w:val="20"/>
          <w:szCs w:val="20"/>
          <w:lang w:val="ru-RU"/>
        </w:rPr>
      </w:pPr>
      <w:r w:rsidRPr="004F66AF">
        <w:rPr>
          <w:rFonts w:ascii="Carlsberg Sans Light" w:hAnsi="Carlsberg Sans Light" w:cs="Calibri"/>
          <w:b/>
          <w:sz w:val="20"/>
          <w:szCs w:val="20"/>
          <w:lang w:val="ru-RU"/>
        </w:rPr>
        <w:t>СР</w:t>
      </w:r>
      <w:r w:rsidR="00D86867">
        <w:rPr>
          <w:rFonts w:ascii="Carlsberg Sans Light" w:hAnsi="Carlsberg Sans Light" w:cs="Calibri"/>
          <w:b/>
          <w:sz w:val="20"/>
          <w:szCs w:val="20"/>
          <w:lang w:val="ru-RU"/>
        </w:rPr>
        <w:t>О</w:t>
      </w:r>
      <w:r w:rsidR="0042568D">
        <w:rPr>
          <w:rFonts w:ascii="Carlsberg Sans Light" w:hAnsi="Carlsberg Sans Light" w:cs="Calibri"/>
          <w:b/>
          <w:sz w:val="20"/>
          <w:szCs w:val="20"/>
          <w:lang w:val="ru-RU"/>
        </w:rPr>
        <w:t>К ПРЕДОСТАВЛЕНИЯ ПРЕДЛОЖЕНИЙ: 11 декабря</w:t>
      </w:r>
      <w:r w:rsidR="00D86867">
        <w:rPr>
          <w:rFonts w:ascii="Carlsberg Sans Light" w:hAnsi="Carlsberg Sans Light" w:cs="Calibri"/>
          <w:b/>
          <w:sz w:val="20"/>
          <w:szCs w:val="20"/>
          <w:lang w:val="ru-RU"/>
        </w:rPr>
        <w:t xml:space="preserve"> </w:t>
      </w:r>
      <w:r w:rsidRPr="004F66AF">
        <w:rPr>
          <w:rFonts w:ascii="Carlsberg Sans Light" w:hAnsi="Carlsberg Sans Light" w:cs="Calibri"/>
          <w:b/>
          <w:sz w:val="20"/>
          <w:szCs w:val="20"/>
          <w:lang w:val="ru-RU"/>
        </w:rPr>
        <w:t>2</w:t>
      </w:r>
      <w:r>
        <w:rPr>
          <w:rFonts w:ascii="Carlsberg Sans Light" w:hAnsi="Carlsberg Sans Light" w:cs="Calibri"/>
          <w:b/>
          <w:sz w:val="20"/>
          <w:szCs w:val="20"/>
          <w:lang w:val="ru-RU"/>
        </w:rPr>
        <w:t>019</w:t>
      </w:r>
      <w:r w:rsidRPr="004F66AF">
        <w:rPr>
          <w:rFonts w:ascii="Carlsberg Sans Light" w:hAnsi="Carlsberg Sans Light" w:cs="Calibri"/>
          <w:b/>
          <w:sz w:val="20"/>
          <w:szCs w:val="20"/>
          <w:lang w:val="ru-RU"/>
        </w:rPr>
        <w:t xml:space="preserve"> г</w:t>
      </w:r>
    </w:p>
    <w:p w:rsidR="00B2624B" w:rsidRDefault="00B2624B" w:rsidP="00B2624B">
      <w:pPr>
        <w:jc w:val="center"/>
        <w:rPr>
          <w:rFonts w:ascii="Carlsberg Sans Light" w:hAnsi="Carlsberg Sans Light" w:cs="Calibri"/>
          <w:b/>
          <w:sz w:val="20"/>
          <w:szCs w:val="20"/>
          <w:lang w:val="ru-RU"/>
        </w:rPr>
      </w:pPr>
    </w:p>
    <w:p w:rsidR="00B2624B" w:rsidRPr="00B2624B" w:rsidRDefault="00B2624B" w:rsidP="00B2624B">
      <w:pPr>
        <w:jc w:val="center"/>
        <w:rPr>
          <w:rFonts w:ascii="Carlsberg Sans Light" w:hAnsi="Carlsberg Sans Light" w:cs="Calibri"/>
          <w:b/>
          <w:sz w:val="20"/>
          <w:szCs w:val="20"/>
          <w:lang w:val="ru-RU"/>
        </w:rPr>
      </w:pPr>
    </w:p>
    <w:p w:rsidR="007309FC" w:rsidRPr="00F438D0" w:rsidRDefault="002774C8" w:rsidP="00F74B22">
      <w:pPr>
        <w:spacing w:line="240" w:lineRule="auto"/>
        <w:rPr>
          <w:rFonts w:ascii="Carlsberg Sans Light" w:hAnsi="Carlsberg Sans Light"/>
          <w:b/>
          <w:sz w:val="20"/>
          <w:szCs w:val="20"/>
          <w:lang w:val="ru-RU"/>
        </w:rPr>
      </w:pPr>
      <w:r w:rsidRPr="002774C8">
        <w:rPr>
          <w:rFonts w:ascii="Carlsberg Sans Light" w:hAnsi="Carlsberg Sans Light"/>
          <w:b/>
          <w:sz w:val="20"/>
          <w:szCs w:val="20"/>
          <w:lang w:val="ru-RU"/>
        </w:rPr>
        <w:t>Уважаемые партнеры!</w:t>
      </w:r>
      <w:r w:rsidR="00F438D0" w:rsidRPr="00F438D0">
        <w:rPr>
          <w:rFonts w:ascii="Carlsberg Sans Light" w:hAnsi="Carlsberg Sans Light"/>
          <w:b/>
          <w:sz w:val="20"/>
          <w:szCs w:val="20"/>
          <w:lang w:val="ru-RU"/>
        </w:rPr>
        <w:t xml:space="preserve"> </w:t>
      </w:r>
      <w:r w:rsidRPr="004F66AF">
        <w:rPr>
          <w:rFonts w:ascii="Carlsberg Sans Light" w:hAnsi="Carlsberg Sans Light"/>
          <w:sz w:val="20"/>
          <w:szCs w:val="20"/>
          <w:lang w:val="ru-RU"/>
        </w:rPr>
        <w:t xml:space="preserve">Настоящим письмом мы рады пригласить Вас принять участие в тендере </w:t>
      </w:r>
      <w:r>
        <w:rPr>
          <w:rFonts w:ascii="Carlsberg Sans Light" w:hAnsi="Carlsberg Sans Light"/>
          <w:sz w:val="20"/>
          <w:szCs w:val="20"/>
          <w:lang w:val="ru-RU"/>
        </w:rPr>
        <w:t>по выбору агентства</w:t>
      </w:r>
      <w:r w:rsidR="0042568D">
        <w:rPr>
          <w:rFonts w:ascii="Carlsberg Sans Light" w:hAnsi="Carlsberg Sans Light"/>
          <w:sz w:val="20"/>
          <w:szCs w:val="20"/>
          <w:lang w:val="ru-RU"/>
        </w:rPr>
        <w:t xml:space="preserve"> для обслуживания бренд активаций и специальных </w:t>
      </w:r>
      <w:r w:rsidR="00F74B22">
        <w:rPr>
          <w:rFonts w:ascii="Carlsberg Sans Light" w:hAnsi="Carlsberg Sans Light"/>
          <w:sz w:val="20"/>
          <w:szCs w:val="20"/>
          <w:lang w:val="ru-RU"/>
        </w:rPr>
        <w:t>проектов</w:t>
      </w:r>
      <w:r>
        <w:rPr>
          <w:rFonts w:ascii="Carlsberg Sans Light" w:hAnsi="Carlsberg Sans Light"/>
          <w:sz w:val="20"/>
          <w:szCs w:val="20"/>
          <w:lang w:val="ru-RU"/>
        </w:rPr>
        <w:t xml:space="preserve"> </w:t>
      </w:r>
      <w:r w:rsidRPr="004F66AF">
        <w:rPr>
          <w:rFonts w:ascii="Carlsberg Sans Light" w:hAnsi="Carlsberg Sans Light"/>
          <w:sz w:val="20"/>
          <w:szCs w:val="20"/>
          <w:lang w:val="ru-RU"/>
        </w:rPr>
        <w:t xml:space="preserve">для </w:t>
      </w:r>
      <w:proofErr w:type="spellStart"/>
      <w:r w:rsidR="0042568D">
        <w:rPr>
          <w:rFonts w:ascii="Carlsberg Sans Light" w:hAnsi="Carlsberg Sans Light"/>
          <w:sz w:val="20"/>
          <w:szCs w:val="20"/>
          <w:lang w:val="ru-RU"/>
        </w:rPr>
        <w:t>ПрАТ</w:t>
      </w:r>
      <w:proofErr w:type="spellEnd"/>
      <w:r w:rsidR="0042568D">
        <w:rPr>
          <w:rFonts w:ascii="Carlsberg Sans Light" w:hAnsi="Carlsberg Sans Light"/>
          <w:sz w:val="20"/>
          <w:szCs w:val="20"/>
          <w:lang w:val="ru-RU"/>
        </w:rPr>
        <w:t xml:space="preserve"> «Карлсберг Украина»</w:t>
      </w:r>
      <w:r w:rsidR="00F8258A">
        <w:rPr>
          <w:rFonts w:ascii="Carlsberg Sans Light" w:hAnsi="Carlsberg Sans Light"/>
          <w:sz w:val="20"/>
          <w:szCs w:val="20"/>
          <w:lang w:val="ru-RU"/>
        </w:rPr>
        <w:t>.</w:t>
      </w:r>
      <w:r w:rsidR="007309FC">
        <w:rPr>
          <w:rFonts w:ascii="Carlsberg Sans Light" w:hAnsi="Carlsberg Sans Light"/>
          <w:sz w:val="20"/>
          <w:szCs w:val="20"/>
          <w:lang w:val="ru-RU"/>
        </w:rPr>
        <w:t xml:space="preserve"> </w:t>
      </w:r>
    </w:p>
    <w:p w:rsidR="002774C8" w:rsidRPr="00F8258A" w:rsidRDefault="002774C8" w:rsidP="00492AAA">
      <w:pPr>
        <w:spacing w:line="240" w:lineRule="auto"/>
        <w:rPr>
          <w:rFonts w:ascii="Calibri" w:eastAsia="Calibri" w:hAnsi="Calibri"/>
          <w:sz w:val="24"/>
          <w:lang w:val="ru-RU" w:eastAsia="en-US"/>
        </w:rPr>
      </w:pPr>
    </w:p>
    <w:p w:rsidR="00AC6370" w:rsidRPr="004F66AF" w:rsidRDefault="00AC6370" w:rsidP="00AC6370">
      <w:pPr>
        <w:spacing w:line="300" w:lineRule="atLeast"/>
        <w:jc w:val="both"/>
        <w:rPr>
          <w:rFonts w:ascii="Carlsberg Sans Light" w:hAnsi="Carlsberg Sans Light"/>
          <w:b/>
          <w:sz w:val="20"/>
          <w:szCs w:val="20"/>
          <w:lang w:val="ru-RU"/>
        </w:rPr>
      </w:pPr>
      <w:r w:rsidRPr="004F66AF">
        <w:rPr>
          <w:rFonts w:ascii="Carlsberg Sans Light" w:hAnsi="Carlsberg Sans Light"/>
          <w:b/>
          <w:sz w:val="20"/>
          <w:szCs w:val="20"/>
          <w:lang w:val="ru-RU"/>
        </w:rPr>
        <w:t>Общие требования</w:t>
      </w:r>
    </w:p>
    <w:p w:rsidR="00AC6370" w:rsidRPr="004F66AF" w:rsidRDefault="00AC6370" w:rsidP="00AC6370">
      <w:pPr>
        <w:spacing w:line="300" w:lineRule="atLeast"/>
        <w:jc w:val="both"/>
        <w:rPr>
          <w:rFonts w:ascii="Carlsberg Sans Light" w:hAnsi="Carlsberg Sans Light"/>
          <w:sz w:val="20"/>
          <w:szCs w:val="20"/>
          <w:lang w:val="ru-RU"/>
        </w:rPr>
      </w:pPr>
      <w:r w:rsidRPr="004F66AF">
        <w:rPr>
          <w:rFonts w:ascii="Carlsberg Sans Light" w:hAnsi="Carlsberg Sans Light"/>
          <w:sz w:val="20"/>
          <w:szCs w:val="20"/>
          <w:lang w:val="ru-RU"/>
        </w:rPr>
        <w:t>Отношения Группы с деловыми партнерами строятся на принципах ответств</w:t>
      </w:r>
      <w:r w:rsidR="007309FC">
        <w:rPr>
          <w:rFonts w:ascii="Carlsberg Sans Light" w:hAnsi="Carlsberg Sans Light"/>
          <w:sz w:val="20"/>
          <w:szCs w:val="20"/>
          <w:lang w:val="ru-RU"/>
        </w:rPr>
        <w:t>енности и сотрудничества. Наши партнеры</w:t>
      </w:r>
      <w:r w:rsidRPr="004F66AF">
        <w:rPr>
          <w:rFonts w:ascii="Carlsberg Sans Light" w:hAnsi="Carlsberg Sans Light"/>
          <w:sz w:val="20"/>
          <w:szCs w:val="20"/>
          <w:lang w:val="ru-RU"/>
        </w:rPr>
        <w:t xml:space="preserve"> могут быть уверены в том, что они имеют дело с компанией с безупречной репутацией, которая соблюдает общепринятые нормы делового взаимодействия.</w:t>
      </w:r>
    </w:p>
    <w:p w:rsidR="00AC6370" w:rsidRDefault="00AC6370" w:rsidP="00AC6370">
      <w:pPr>
        <w:spacing w:line="300" w:lineRule="atLeast"/>
        <w:jc w:val="both"/>
        <w:rPr>
          <w:rFonts w:ascii="Carlsberg Sans Light" w:hAnsi="Carlsberg Sans Light"/>
          <w:sz w:val="20"/>
          <w:szCs w:val="20"/>
          <w:lang w:val="ru-RU"/>
        </w:rPr>
      </w:pPr>
      <w:r w:rsidRPr="004F66AF">
        <w:rPr>
          <w:rFonts w:ascii="Carlsberg Sans Light" w:hAnsi="Carlsberg Sans Light"/>
          <w:sz w:val="20"/>
          <w:szCs w:val="20"/>
          <w:lang w:val="ru-RU"/>
        </w:rPr>
        <w:t>При взаимодействии с деловыми партнерами Группа стремится руководствоваться принципами порядочности и добросовестной деловой практики, четко и своевременно выполнять взятые на себя обязательства. Основой для сотрудничества является взаимное уважение и поиск преимуществ от совместной работы.</w:t>
      </w:r>
    </w:p>
    <w:p w:rsidR="00AC6370" w:rsidRDefault="00AC6370" w:rsidP="00492AAA">
      <w:pPr>
        <w:spacing w:line="240" w:lineRule="auto"/>
        <w:rPr>
          <w:rFonts w:ascii="Calibri" w:eastAsia="Calibri" w:hAnsi="Calibri"/>
          <w:sz w:val="24"/>
          <w:lang w:val="ru-RU" w:eastAsia="en-US"/>
        </w:rPr>
      </w:pPr>
    </w:p>
    <w:p w:rsidR="00AC6370" w:rsidRDefault="00AC6370" w:rsidP="00AC6370">
      <w:pPr>
        <w:spacing w:line="300" w:lineRule="atLeast"/>
        <w:jc w:val="both"/>
        <w:rPr>
          <w:rFonts w:ascii="Carlsberg Sans Light" w:hAnsi="Carlsberg Sans Light"/>
          <w:b/>
          <w:sz w:val="20"/>
          <w:szCs w:val="20"/>
          <w:lang w:val="ru-RU"/>
        </w:rPr>
      </w:pPr>
      <w:r w:rsidRPr="00B2624B">
        <w:rPr>
          <w:rFonts w:ascii="Carlsberg Sans Light" w:hAnsi="Carlsberg Sans Light"/>
          <w:b/>
          <w:sz w:val="20"/>
          <w:szCs w:val="20"/>
          <w:lang w:val="ru-RU"/>
        </w:rPr>
        <w:t>Обязательными условиями являются:</w:t>
      </w:r>
    </w:p>
    <w:p w:rsidR="00C245FE" w:rsidRDefault="00C245FE" w:rsidP="00B2624B">
      <w:pPr>
        <w:pStyle w:val="ad"/>
        <w:numPr>
          <w:ilvl w:val="0"/>
          <w:numId w:val="18"/>
        </w:numPr>
        <w:spacing w:line="300" w:lineRule="atLeast"/>
        <w:contextualSpacing w:val="0"/>
        <w:jc w:val="both"/>
        <w:rPr>
          <w:rFonts w:ascii="Carlsberg Sans Light" w:hAnsi="Carlsberg Sans Light"/>
          <w:sz w:val="20"/>
          <w:szCs w:val="20"/>
          <w:lang w:val="ru-RU"/>
        </w:rPr>
      </w:pPr>
      <w:r>
        <w:rPr>
          <w:rFonts w:ascii="Carlsberg Sans Light" w:hAnsi="Carlsberg Sans Light"/>
          <w:sz w:val="20"/>
          <w:szCs w:val="20"/>
          <w:lang w:val="ru-RU"/>
        </w:rPr>
        <w:t xml:space="preserve">Отсутствие </w:t>
      </w:r>
      <w:r w:rsidR="00D86867">
        <w:rPr>
          <w:rFonts w:ascii="Carlsberg Sans Light" w:hAnsi="Carlsberg Sans Light"/>
          <w:sz w:val="20"/>
          <w:szCs w:val="20"/>
          <w:lang w:val="ru-RU"/>
        </w:rPr>
        <w:t>среди клиентов</w:t>
      </w:r>
      <w:r>
        <w:rPr>
          <w:rFonts w:ascii="Carlsberg Sans Light" w:hAnsi="Carlsberg Sans Light"/>
          <w:sz w:val="20"/>
          <w:szCs w:val="20"/>
          <w:lang w:val="ru-RU"/>
        </w:rPr>
        <w:t xml:space="preserve"> </w:t>
      </w:r>
      <w:r w:rsidR="00D86867">
        <w:rPr>
          <w:rFonts w:ascii="Carlsberg Sans Light" w:hAnsi="Carlsberg Sans Light"/>
          <w:sz w:val="20"/>
          <w:szCs w:val="20"/>
          <w:lang w:val="ru-RU"/>
        </w:rPr>
        <w:t>агентства</w:t>
      </w:r>
      <w:r w:rsidR="0027130E">
        <w:rPr>
          <w:rFonts w:ascii="Carlsberg Sans Light" w:hAnsi="Carlsberg Sans Light"/>
          <w:sz w:val="20"/>
          <w:szCs w:val="20"/>
          <w:lang w:val="ru-RU"/>
        </w:rPr>
        <w:t xml:space="preserve"> конкурирующих брендов из категорий: пиво, квас, сидр, </w:t>
      </w:r>
      <w:proofErr w:type="spellStart"/>
      <w:r w:rsidR="0027130E">
        <w:rPr>
          <w:rFonts w:ascii="Carlsberg Sans Light" w:hAnsi="Carlsberg Sans Light"/>
          <w:sz w:val="20"/>
          <w:szCs w:val="20"/>
          <w:lang w:val="ru-RU"/>
        </w:rPr>
        <w:t>бирмиксы</w:t>
      </w:r>
      <w:proofErr w:type="spellEnd"/>
    </w:p>
    <w:p w:rsidR="00AC6370" w:rsidRDefault="00AC6370" w:rsidP="00B2624B">
      <w:pPr>
        <w:pStyle w:val="ad"/>
        <w:numPr>
          <w:ilvl w:val="0"/>
          <w:numId w:val="18"/>
        </w:numPr>
        <w:spacing w:line="300" w:lineRule="atLeast"/>
        <w:contextualSpacing w:val="0"/>
        <w:jc w:val="both"/>
        <w:rPr>
          <w:rFonts w:ascii="Carlsberg Sans Light" w:hAnsi="Carlsberg Sans Light"/>
          <w:sz w:val="20"/>
          <w:szCs w:val="20"/>
          <w:lang w:val="ru-RU"/>
        </w:rPr>
      </w:pPr>
      <w:r w:rsidRPr="004F66AF">
        <w:rPr>
          <w:rFonts w:ascii="Carlsberg Sans Light" w:hAnsi="Carlsberg Sans Light"/>
          <w:sz w:val="20"/>
          <w:szCs w:val="20"/>
          <w:lang w:val="ru-RU"/>
        </w:rPr>
        <w:t>Подписание типового договора и обязательное выполнение</w:t>
      </w:r>
      <w:r w:rsidR="007309FC">
        <w:rPr>
          <w:rFonts w:ascii="Carlsberg Sans Light" w:hAnsi="Carlsberg Sans Light"/>
          <w:sz w:val="20"/>
          <w:szCs w:val="20"/>
          <w:lang w:val="ru-RU"/>
        </w:rPr>
        <w:t xml:space="preserve"> взятых на себя обязательств</w:t>
      </w:r>
    </w:p>
    <w:p w:rsidR="00D86867" w:rsidRDefault="00D86867" w:rsidP="00B2624B">
      <w:pPr>
        <w:pStyle w:val="ad"/>
        <w:numPr>
          <w:ilvl w:val="0"/>
          <w:numId w:val="18"/>
        </w:numPr>
        <w:spacing w:line="300" w:lineRule="atLeast"/>
        <w:contextualSpacing w:val="0"/>
        <w:jc w:val="both"/>
        <w:rPr>
          <w:rFonts w:ascii="Carlsberg Sans Light" w:hAnsi="Carlsberg Sans Light"/>
          <w:sz w:val="20"/>
          <w:szCs w:val="20"/>
          <w:lang w:val="ru-RU"/>
        </w:rPr>
      </w:pPr>
      <w:r>
        <w:rPr>
          <w:rFonts w:ascii="Carlsberg Sans Light" w:hAnsi="Carlsberg Sans Light"/>
          <w:sz w:val="20"/>
          <w:szCs w:val="20"/>
          <w:lang w:val="ru-RU"/>
        </w:rPr>
        <w:t>Подписание договора о неразглашении конфиденциальной информации</w:t>
      </w:r>
      <w:r w:rsidR="00F74B22">
        <w:rPr>
          <w:rFonts w:ascii="Carlsberg Sans Light" w:hAnsi="Carlsberg Sans Light"/>
          <w:sz w:val="20"/>
          <w:szCs w:val="20"/>
          <w:lang w:val="ru-RU"/>
        </w:rPr>
        <w:t>.</w:t>
      </w:r>
    </w:p>
    <w:p w:rsidR="00AC6370" w:rsidRDefault="00C245FE" w:rsidP="00F74B22">
      <w:pPr>
        <w:pStyle w:val="ad"/>
        <w:numPr>
          <w:ilvl w:val="0"/>
          <w:numId w:val="18"/>
        </w:numPr>
        <w:spacing w:line="300" w:lineRule="atLeast"/>
        <w:contextualSpacing w:val="0"/>
        <w:jc w:val="both"/>
        <w:rPr>
          <w:rFonts w:ascii="Carlsberg Sans Light" w:hAnsi="Carlsberg Sans Light"/>
          <w:sz w:val="20"/>
          <w:szCs w:val="20"/>
          <w:lang w:val="ru-RU"/>
        </w:rPr>
      </w:pPr>
      <w:r>
        <w:rPr>
          <w:rFonts w:ascii="Carlsberg Sans Light" w:hAnsi="Carlsberg Sans Light"/>
          <w:sz w:val="20"/>
          <w:szCs w:val="20"/>
          <w:lang w:val="ru-RU"/>
        </w:rPr>
        <w:t>Пост</w:t>
      </w:r>
      <w:r w:rsidR="00F438D0" w:rsidRPr="00F438D0">
        <w:rPr>
          <w:rFonts w:ascii="Carlsberg Sans Light" w:hAnsi="Carlsberg Sans Light"/>
          <w:sz w:val="20"/>
          <w:szCs w:val="20"/>
          <w:lang w:val="ru-RU"/>
        </w:rPr>
        <w:t xml:space="preserve"> </w:t>
      </w:r>
      <w:r>
        <w:rPr>
          <w:rFonts w:ascii="Carlsberg Sans Light" w:hAnsi="Carlsberg Sans Light"/>
          <w:sz w:val="20"/>
          <w:szCs w:val="20"/>
          <w:lang w:val="ru-RU"/>
        </w:rPr>
        <w:t xml:space="preserve">оплата </w:t>
      </w:r>
      <w:r w:rsidR="00B2624B">
        <w:rPr>
          <w:rFonts w:ascii="Carlsberg Sans Light" w:hAnsi="Carlsberg Sans Light"/>
          <w:sz w:val="20"/>
          <w:szCs w:val="20"/>
          <w:lang w:val="ru-RU"/>
        </w:rPr>
        <w:t xml:space="preserve">93 </w:t>
      </w:r>
      <w:r w:rsidR="00E1586B">
        <w:rPr>
          <w:rFonts w:ascii="Carlsberg Sans Light" w:hAnsi="Carlsberg Sans Light"/>
          <w:sz w:val="20"/>
          <w:szCs w:val="20"/>
          <w:lang w:val="ru-RU"/>
        </w:rPr>
        <w:t>календарных</w:t>
      </w:r>
      <w:r w:rsidR="00AB3962">
        <w:rPr>
          <w:rFonts w:ascii="Carlsberg Sans Light" w:hAnsi="Carlsberg Sans Light"/>
          <w:sz w:val="20"/>
          <w:szCs w:val="20"/>
          <w:lang w:val="ru-RU"/>
        </w:rPr>
        <w:t xml:space="preserve"> дня</w:t>
      </w:r>
      <w:r w:rsidR="00E1586B">
        <w:rPr>
          <w:rFonts w:ascii="Carlsberg Sans Light" w:hAnsi="Carlsberg Sans Light"/>
          <w:sz w:val="20"/>
          <w:szCs w:val="20"/>
          <w:lang w:val="ru-RU"/>
        </w:rPr>
        <w:t xml:space="preserve"> </w:t>
      </w:r>
      <w:r w:rsidR="00F74B22">
        <w:rPr>
          <w:rFonts w:ascii="Carlsberg Sans Light" w:hAnsi="Carlsberg Sans Light"/>
          <w:sz w:val="20"/>
          <w:szCs w:val="20"/>
          <w:lang w:val="ru-RU"/>
        </w:rPr>
        <w:t>с последнего дня месяца, в котором был подписан обеими сторонами акт сдачи-принятия услуг и сданы все отчёты о   предоставленных услугах.</w:t>
      </w:r>
    </w:p>
    <w:p w:rsidR="00B2624B" w:rsidRDefault="00AB3962" w:rsidP="00B2624B">
      <w:pPr>
        <w:pStyle w:val="ad"/>
        <w:numPr>
          <w:ilvl w:val="0"/>
          <w:numId w:val="18"/>
        </w:numPr>
        <w:spacing w:line="300" w:lineRule="atLeast"/>
        <w:contextualSpacing w:val="0"/>
        <w:jc w:val="both"/>
        <w:rPr>
          <w:rFonts w:ascii="Carlsberg Sans Light" w:hAnsi="Carlsberg Sans Light"/>
          <w:sz w:val="20"/>
          <w:szCs w:val="20"/>
          <w:lang w:val="ru-RU"/>
        </w:rPr>
      </w:pPr>
      <w:r>
        <w:rPr>
          <w:rFonts w:ascii="Carlsberg Sans Light" w:hAnsi="Carlsberg Sans Light"/>
          <w:sz w:val="20"/>
          <w:szCs w:val="20"/>
          <w:lang w:val="ru-RU"/>
        </w:rPr>
        <w:t>Нашей службой безопасности будет проведена п</w:t>
      </w:r>
      <w:r w:rsidR="00AC6370">
        <w:rPr>
          <w:rFonts w:ascii="Carlsberg Sans Light" w:hAnsi="Carlsberg Sans Light"/>
          <w:sz w:val="20"/>
          <w:szCs w:val="20"/>
          <w:lang w:val="ru-RU"/>
        </w:rPr>
        <w:t>роверка контрагента</w:t>
      </w:r>
    </w:p>
    <w:p w:rsidR="00AC6370" w:rsidRDefault="00AC6370" w:rsidP="00B2624B">
      <w:pPr>
        <w:pStyle w:val="ad"/>
        <w:numPr>
          <w:ilvl w:val="0"/>
          <w:numId w:val="18"/>
        </w:numPr>
        <w:spacing w:line="300" w:lineRule="atLeast"/>
        <w:contextualSpacing w:val="0"/>
        <w:jc w:val="both"/>
        <w:rPr>
          <w:rFonts w:ascii="Carlsberg Sans Light" w:hAnsi="Carlsberg Sans Light"/>
          <w:sz w:val="20"/>
          <w:szCs w:val="20"/>
          <w:lang w:val="ru-RU"/>
        </w:rPr>
      </w:pPr>
      <w:r w:rsidRPr="00B2624B">
        <w:rPr>
          <w:rFonts w:ascii="Carlsberg Sans Light" w:hAnsi="Carlsberg Sans Light"/>
          <w:sz w:val="20"/>
          <w:szCs w:val="20"/>
          <w:lang w:val="ru-RU"/>
        </w:rPr>
        <w:t xml:space="preserve">Подписание антикоррупционных пунктов </w:t>
      </w:r>
    </w:p>
    <w:p w:rsidR="006D48E9" w:rsidRPr="00B2624B" w:rsidRDefault="006D48E9" w:rsidP="006D48E9">
      <w:pPr>
        <w:pStyle w:val="ad"/>
        <w:spacing w:line="300" w:lineRule="atLeast"/>
        <w:contextualSpacing w:val="0"/>
        <w:jc w:val="both"/>
        <w:rPr>
          <w:rFonts w:ascii="Carlsberg Sans Light" w:hAnsi="Carlsberg Sans Light"/>
          <w:sz w:val="20"/>
          <w:szCs w:val="20"/>
          <w:lang w:val="ru-RU"/>
        </w:rPr>
      </w:pPr>
    </w:p>
    <w:p w:rsidR="00AC6370" w:rsidRDefault="00AC6370" w:rsidP="00492AAA">
      <w:pPr>
        <w:spacing w:line="240" w:lineRule="auto"/>
        <w:rPr>
          <w:rFonts w:ascii="Calibri" w:eastAsia="Calibri" w:hAnsi="Calibri"/>
          <w:sz w:val="24"/>
          <w:lang w:val="ru-RU" w:eastAsia="en-US"/>
        </w:rPr>
      </w:pPr>
    </w:p>
    <w:p w:rsidR="00AC6370" w:rsidRPr="004F66AF" w:rsidRDefault="00AC6370" w:rsidP="00AC6370">
      <w:pPr>
        <w:spacing w:line="300" w:lineRule="atLeast"/>
        <w:jc w:val="both"/>
        <w:rPr>
          <w:rFonts w:ascii="Carlsberg Sans Light" w:hAnsi="Carlsberg Sans Light"/>
          <w:b/>
          <w:sz w:val="20"/>
          <w:szCs w:val="20"/>
          <w:lang w:val="ru-RU"/>
        </w:rPr>
      </w:pPr>
      <w:bookmarkStart w:id="1" w:name="_Toc24199174"/>
      <w:bookmarkStart w:id="2" w:name="_Toc74450707"/>
      <w:r w:rsidRPr="004F66AF">
        <w:rPr>
          <w:rFonts w:ascii="Carlsberg Sans Light" w:hAnsi="Carlsberg Sans Light"/>
          <w:b/>
          <w:sz w:val="20"/>
          <w:szCs w:val="20"/>
          <w:lang w:val="ru-RU"/>
        </w:rPr>
        <w:t>Конфиденциальность</w:t>
      </w:r>
      <w:bookmarkEnd w:id="1"/>
      <w:bookmarkEnd w:id="2"/>
    </w:p>
    <w:p w:rsidR="00AC6370" w:rsidRDefault="00AC6370" w:rsidP="00AC6370">
      <w:pPr>
        <w:spacing w:line="300" w:lineRule="atLeast"/>
        <w:jc w:val="both"/>
        <w:rPr>
          <w:rFonts w:ascii="Carlsberg Sans Light" w:hAnsi="Carlsberg Sans Light"/>
          <w:sz w:val="20"/>
          <w:szCs w:val="20"/>
          <w:lang w:val="ru-RU"/>
        </w:rPr>
      </w:pPr>
      <w:r w:rsidRPr="004F66AF">
        <w:rPr>
          <w:rFonts w:ascii="Carlsberg Sans Light" w:hAnsi="Carlsberg Sans Light"/>
          <w:sz w:val="20"/>
          <w:szCs w:val="20"/>
          <w:lang w:val="ru-RU"/>
        </w:rPr>
        <w:t>Вся информация о тендерном процессе является конфиденциальной и должна быть использована исключительно в целях оформления коммерческого предложения в ответ на данный запрос. Любое другое использование этой информации третьими лицами или организациями без предварительного письменного разрешения Группы Карлсберг строго запрещается. Если вы не планируете подавать предложение, данное приглашение должно быть полностью уничтожено. Все ответы поставщиков на приглашение также хранятся в строгой конфиденциальности, они будут доступны лишь ограниченному кругу лиц в Группе Карлсберг. Информация, предоставленная Вашей компанией во время тендера, будет использоваться исключительно в целях проведения данного тендера.</w:t>
      </w:r>
    </w:p>
    <w:p w:rsidR="006D48E9" w:rsidRPr="004F66AF" w:rsidRDefault="006D48E9" w:rsidP="00AC6370">
      <w:pPr>
        <w:spacing w:line="300" w:lineRule="atLeast"/>
        <w:jc w:val="both"/>
        <w:rPr>
          <w:rFonts w:ascii="Carlsberg Sans Light" w:hAnsi="Carlsberg Sans Light"/>
          <w:sz w:val="20"/>
          <w:szCs w:val="20"/>
          <w:lang w:val="ru-RU"/>
        </w:rPr>
      </w:pPr>
    </w:p>
    <w:p w:rsidR="00AC6370" w:rsidRPr="004F66AF" w:rsidRDefault="00AC6370" w:rsidP="00AC6370">
      <w:pPr>
        <w:spacing w:line="300" w:lineRule="atLeast"/>
        <w:jc w:val="both"/>
        <w:rPr>
          <w:rFonts w:ascii="Carlsberg Sans Light" w:hAnsi="Carlsberg Sans Light"/>
          <w:b/>
          <w:sz w:val="20"/>
          <w:szCs w:val="20"/>
          <w:lang w:val="ru-RU"/>
        </w:rPr>
      </w:pPr>
      <w:r w:rsidRPr="004F66AF">
        <w:rPr>
          <w:rFonts w:ascii="Carlsberg Sans Light" w:hAnsi="Carlsberg Sans Light"/>
          <w:b/>
          <w:sz w:val="20"/>
          <w:szCs w:val="20"/>
          <w:lang w:val="ru-RU"/>
        </w:rPr>
        <w:t xml:space="preserve">Этапы проведения тендера  </w:t>
      </w:r>
    </w:p>
    <w:p w:rsidR="00AC6370" w:rsidRDefault="0027130E" w:rsidP="00AC6370">
      <w:pPr>
        <w:spacing w:line="300" w:lineRule="atLeast"/>
        <w:jc w:val="both"/>
        <w:rPr>
          <w:rFonts w:ascii="Carlsberg Sans Light" w:hAnsi="Carlsberg Sans Light"/>
          <w:sz w:val="20"/>
          <w:szCs w:val="20"/>
          <w:lang w:val="ru-RU"/>
        </w:rPr>
      </w:pPr>
      <w:r>
        <w:rPr>
          <w:rFonts w:ascii="Carlsberg Sans Light" w:hAnsi="Carlsberg Sans Light"/>
          <w:b/>
          <w:sz w:val="20"/>
          <w:szCs w:val="20"/>
          <w:lang w:val="ru-RU"/>
        </w:rPr>
        <w:t>1 этап</w:t>
      </w:r>
      <w:r w:rsidR="00F74B22">
        <w:rPr>
          <w:rFonts w:ascii="Carlsberg Sans Light" w:hAnsi="Carlsberg Sans Light"/>
          <w:sz w:val="20"/>
          <w:szCs w:val="20"/>
          <w:lang w:val="ru-RU"/>
        </w:rPr>
        <w:t>: 22-28 ноября 2019 г.</w:t>
      </w:r>
    </w:p>
    <w:p w:rsidR="0027130E" w:rsidRDefault="0027130E" w:rsidP="00AC6370">
      <w:pPr>
        <w:spacing w:line="300" w:lineRule="atLeast"/>
        <w:jc w:val="both"/>
        <w:rPr>
          <w:rFonts w:ascii="Carlsberg Sans Light" w:hAnsi="Carlsberg Sans Light"/>
          <w:sz w:val="20"/>
          <w:szCs w:val="20"/>
          <w:lang w:val="ru-RU"/>
        </w:rPr>
      </w:pPr>
      <w:r>
        <w:rPr>
          <w:rFonts w:ascii="Carlsberg Sans Light" w:hAnsi="Carlsberg Sans Light"/>
          <w:sz w:val="20"/>
          <w:szCs w:val="20"/>
          <w:lang w:val="ru-RU"/>
        </w:rPr>
        <w:t>Сбор информации о компании.</w:t>
      </w:r>
    </w:p>
    <w:p w:rsidR="0027130E" w:rsidRDefault="0027130E" w:rsidP="00AC6370">
      <w:pPr>
        <w:spacing w:line="300" w:lineRule="atLeast"/>
        <w:jc w:val="both"/>
        <w:rPr>
          <w:rFonts w:ascii="Carlsberg Sans Light" w:hAnsi="Carlsberg Sans Light"/>
          <w:sz w:val="20"/>
          <w:szCs w:val="20"/>
          <w:lang w:val="ru-RU"/>
        </w:rPr>
      </w:pPr>
      <w:r>
        <w:rPr>
          <w:rFonts w:ascii="Carlsberg Sans Light" w:hAnsi="Carlsberg Sans Light"/>
          <w:sz w:val="20"/>
          <w:szCs w:val="20"/>
          <w:lang w:val="ru-RU"/>
        </w:rPr>
        <w:t xml:space="preserve">Предоставление агентством </w:t>
      </w:r>
      <w:r w:rsidR="00AB3962">
        <w:rPr>
          <w:rFonts w:ascii="Carlsberg Sans Light" w:hAnsi="Carlsberg Sans Light"/>
          <w:sz w:val="20"/>
          <w:szCs w:val="20"/>
          <w:lang w:val="en-US"/>
        </w:rPr>
        <w:t>credentials</w:t>
      </w:r>
    </w:p>
    <w:p w:rsidR="0027130E" w:rsidRDefault="0027130E" w:rsidP="00AC6370">
      <w:pPr>
        <w:spacing w:line="300" w:lineRule="atLeast"/>
        <w:jc w:val="both"/>
        <w:rPr>
          <w:rFonts w:ascii="Carlsberg Sans Light" w:hAnsi="Carlsberg Sans Light"/>
          <w:sz w:val="20"/>
          <w:szCs w:val="20"/>
          <w:lang w:val="ru-RU"/>
        </w:rPr>
      </w:pPr>
      <w:r>
        <w:rPr>
          <w:rFonts w:ascii="Carlsberg Sans Light" w:hAnsi="Carlsberg Sans Light"/>
          <w:sz w:val="20"/>
          <w:szCs w:val="20"/>
          <w:lang w:val="ru-RU"/>
        </w:rPr>
        <w:t>Проверка сл</w:t>
      </w:r>
      <w:r w:rsidR="00AB3962">
        <w:rPr>
          <w:rFonts w:ascii="Carlsberg Sans Light" w:hAnsi="Carlsberg Sans Light"/>
          <w:sz w:val="20"/>
          <w:szCs w:val="20"/>
          <w:lang w:val="ru-RU"/>
        </w:rPr>
        <w:t>ужбой безопасности контрагента</w:t>
      </w:r>
    </w:p>
    <w:p w:rsidR="0027130E" w:rsidRDefault="0027130E" w:rsidP="00AC6370">
      <w:pPr>
        <w:spacing w:line="300" w:lineRule="atLeast"/>
        <w:jc w:val="both"/>
        <w:rPr>
          <w:rFonts w:ascii="Carlsberg Sans Light" w:hAnsi="Carlsberg Sans Light"/>
          <w:sz w:val="20"/>
          <w:szCs w:val="20"/>
          <w:lang w:val="ru-RU"/>
        </w:rPr>
      </w:pPr>
      <w:r>
        <w:rPr>
          <w:rFonts w:ascii="Carlsberg Sans Light" w:hAnsi="Carlsberg Sans Light"/>
          <w:sz w:val="20"/>
          <w:szCs w:val="20"/>
          <w:lang w:val="ru-RU"/>
        </w:rPr>
        <w:t>Заключение договора о конфиденциальности</w:t>
      </w:r>
    </w:p>
    <w:p w:rsidR="00F74B22" w:rsidRPr="0027130E" w:rsidRDefault="00F74B22" w:rsidP="00AC6370">
      <w:pPr>
        <w:spacing w:line="300" w:lineRule="atLeast"/>
        <w:jc w:val="both"/>
        <w:rPr>
          <w:rFonts w:ascii="Carlsberg Sans Light" w:hAnsi="Carlsberg Sans Light"/>
          <w:sz w:val="20"/>
          <w:szCs w:val="20"/>
          <w:lang w:val="ru-RU"/>
        </w:rPr>
      </w:pPr>
      <w:r>
        <w:rPr>
          <w:rFonts w:ascii="Carlsberg Sans Light" w:hAnsi="Carlsberg Sans Light"/>
          <w:sz w:val="20"/>
          <w:szCs w:val="20"/>
          <w:lang w:val="ru-RU"/>
        </w:rPr>
        <w:t>Подписание анкеты контрагента</w:t>
      </w:r>
    </w:p>
    <w:p w:rsidR="00AC6370" w:rsidRPr="00F438D0" w:rsidRDefault="00F438D0" w:rsidP="00AC6370">
      <w:pPr>
        <w:spacing w:line="300" w:lineRule="atLeast"/>
        <w:jc w:val="both"/>
        <w:rPr>
          <w:rFonts w:ascii="Carlsberg Sans Light" w:hAnsi="Carlsberg Sans Light"/>
          <w:b/>
          <w:sz w:val="20"/>
          <w:szCs w:val="20"/>
          <w:lang w:val="ru-RU"/>
        </w:rPr>
      </w:pPr>
      <w:r>
        <w:rPr>
          <w:rFonts w:ascii="Carlsberg Sans Light" w:hAnsi="Carlsberg Sans Light"/>
          <w:sz w:val="20"/>
          <w:szCs w:val="20"/>
          <w:lang w:val="ru-RU"/>
        </w:rPr>
        <w:t>.</w:t>
      </w:r>
      <w:r w:rsidR="0027130E">
        <w:rPr>
          <w:rFonts w:ascii="Carlsberg Sans Light" w:hAnsi="Carlsberg Sans Light"/>
          <w:b/>
          <w:sz w:val="20"/>
          <w:szCs w:val="20"/>
          <w:lang w:val="ru-RU"/>
        </w:rPr>
        <w:t>2 этап</w:t>
      </w:r>
      <w:r w:rsidR="00AC6370" w:rsidRPr="004F66AF">
        <w:rPr>
          <w:rFonts w:ascii="Carlsberg Sans Light" w:hAnsi="Carlsberg Sans Light"/>
          <w:b/>
          <w:sz w:val="20"/>
          <w:szCs w:val="20"/>
          <w:lang w:val="ru-RU"/>
        </w:rPr>
        <w:t xml:space="preserve">: </w:t>
      </w:r>
      <w:r>
        <w:rPr>
          <w:rFonts w:ascii="Carlsberg Sans Light" w:hAnsi="Carlsberg Sans Light"/>
          <w:sz w:val="20"/>
          <w:szCs w:val="20"/>
          <w:lang w:val="ru-RU"/>
        </w:rPr>
        <w:t>28</w:t>
      </w:r>
      <w:r w:rsidR="00F74B22">
        <w:rPr>
          <w:rFonts w:ascii="Carlsberg Sans Light" w:hAnsi="Carlsberg Sans Light"/>
          <w:sz w:val="20"/>
          <w:szCs w:val="20"/>
          <w:lang w:val="ru-RU"/>
        </w:rPr>
        <w:t xml:space="preserve"> ноября</w:t>
      </w:r>
      <w:r w:rsidR="0027130E">
        <w:rPr>
          <w:rFonts w:ascii="Carlsberg Sans Light" w:hAnsi="Carlsberg Sans Light"/>
          <w:b/>
          <w:sz w:val="20"/>
          <w:szCs w:val="20"/>
          <w:lang w:val="ru-RU"/>
        </w:rPr>
        <w:t xml:space="preserve"> </w:t>
      </w:r>
      <w:r w:rsidRPr="0042568D">
        <w:rPr>
          <w:rFonts w:ascii="Carlsberg Sans Light" w:hAnsi="Carlsberg Sans Light"/>
          <w:b/>
          <w:sz w:val="20"/>
          <w:szCs w:val="20"/>
          <w:lang w:val="ru-RU"/>
        </w:rPr>
        <w:t>–</w:t>
      </w:r>
      <w:r>
        <w:rPr>
          <w:rFonts w:ascii="Carlsberg Sans Light" w:hAnsi="Carlsberg Sans Light"/>
          <w:b/>
          <w:sz w:val="20"/>
          <w:szCs w:val="20"/>
          <w:lang w:val="ru-RU"/>
        </w:rPr>
        <w:t xml:space="preserve"> </w:t>
      </w:r>
      <w:r w:rsidRPr="00F438D0">
        <w:rPr>
          <w:rFonts w:ascii="Carlsberg Sans Light" w:hAnsi="Carlsberg Sans Light"/>
          <w:sz w:val="20"/>
          <w:szCs w:val="20"/>
          <w:lang w:val="ru-RU"/>
        </w:rPr>
        <w:t>1</w:t>
      </w:r>
      <w:r w:rsidR="00F74B22">
        <w:rPr>
          <w:rFonts w:ascii="Carlsberg Sans Light" w:hAnsi="Carlsberg Sans Light"/>
          <w:sz w:val="20"/>
          <w:szCs w:val="20"/>
          <w:lang w:val="ru-RU"/>
        </w:rPr>
        <w:t>1</w:t>
      </w:r>
      <w:r w:rsidRPr="0042568D">
        <w:rPr>
          <w:rFonts w:ascii="Carlsberg Sans Light" w:hAnsi="Carlsberg Sans Light"/>
          <w:sz w:val="20"/>
          <w:szCs w:val="20"/>
          <w:lang w:val="ru-RU"/>
        </w:rPr>
        <w:t xml:space="preserve"> </w:t>
      </w:r>
      <w:r w:rsidR="00F74B22">
        <w:rPr>
          <w:rFonts w:ascii="Carlsberg Sans Light" w:hAnsi="Carlsberg Sans Light"/>
          <w:sz w:val="20"/>
          <w:szCs w:val="20"/>
          <w:lang w:val="ru-RU"/>
        </w:rPr>
        <w:t>декабря</w:t>
      </w:r>
    </w:p>
    <w:p w:rsidR="00AB3962" w:rsidRPr="0027130E" w:rsidRDefault="0027130E" w:rsidP="00115A12">
      <w:pPr>
        <w:spacing w:line="300" w:lineRule="atLeast"/>
        <w:jc w:val="both"/>
        <w:rPr>
          <w:rFonts w:ascii="Carlsberg Sans Light" w:hAnsi="Carlsberg Sans Light"/>
          <w:sz w:val="20"/>
          <w:szCs w:val="20"/>
          <w:lang w:val="ru-RU"/>
        </w:rPr>
      </w:pPr>
      <w:r w:rsidRPr="0027130E">
        <w:rPr>
          <w:rFonts w:ascii="Carlsberg Sans Light" w:hAnsi="Carlsberg Sans Light"/>
          <w:sz w:val="20"/>
          <w:szCs w:val="20"/>
          <w:lang w:val="ru-RU"/>
        </w:rPr>
        <w:t xml:space="preserve">Предоставление ценового </w:t>
      </w:r>
      <w:r w:rsidR="00115A12" w:rsidRPr="00115A12">
        <w:rPr>
          <w:rFonts w:ascii="Carlsberg Sans Light" w:hAnsi="Carlsberg Sans Light"/>
          <w:sz w:val="20"/>
          <w:szCs w:val="20"/>
          <w:lang w:val="ru-RU"/>
        </w:rPr>
        <w:t xml:space="preserve"> </w:t>
      </w:r>
      <w:r w:rsidR="00115A12">
        <w:rPr>
          <w:rFonts w:ascii="Carlsberg Sans Light" w:hAnsi="Carlsberg Sans Light"/>
          <w:sz w:val="20"/>
          <w:szCs w:val="20"/>
          <w:lang w:val="ru-RU"/>
        </w:rPr>
        <w:t xml:space="preserve"> и креативного </w:t>
      </w:r>
      <w:r w:rsidRPr="0027130E">
        <w:rPr>
          <w:rFonts w:ascii="Carlsberg Sans Light" w:hAnsi="Carlsberg Sans Light"/>
          <w:sz w:val="20"/>
          <w:szCs w:val="20"/>
          <w:lang w:val="ru-RU"/>
        </w:rPr>
        <w:t>предложения.</w:t>
      </w:r>
      <w:r w:rsidR="00AB3962">
        <w:rPr>
          <w:rFonts w:ascii="Carlsberg Sans Light" w:hAnsi="Carlsberg Sans Light"/>
          <w:sz w:val="20"/>
          <w:szCs w:val="20"/>
          <w:lang w:val="ru-RU"/>
        </w:rPr>
        <w:t xml:space="preserve"> Мы передадим Вам</w:t>
      </w:r>
      <w:r w:rsidR="00115A12">
        <w:rPr>
          <w:rFonts w:ascii="Carlsberg Sans Light" w:hAnsi="Carlsberg Sans Light"/>
          <w:sz w:val="20"/>
          <w:szCs w:val="20"/>
          <w:lang w:val="ru-RU"/>
        </w:rPr>
        <w:t xml:space="preserve"> бриф со всем перечнем работ.</w:t>
      </w:r>
      <w:r w:rsidR="00AB3962">
        <w:rPr>
          <w:rFonts w:ascii="Carlsberg Sans Light" w:hAnsi="Carlsberg Sans Light"/>
          <w:sz w:val="20"/>
          <w:szCs w:val="20"/>
          <w:lang w:val="ru-RU"/>
        </w:rPr>
        <w:t xml:space="preserve"> </w:t>
      </w:r>
    </w:p>
    <w:p w:rsidR="00AC6370" w:rsidRPr="004F66AF" w:rsidRDefault="00AC6370" w:rsidP="00AC6370">
      <w:pPr>
        <w:spacing w:line="300" w:lineRule="atLeast"/>
        <w:jc w:val="both"/>
        <w:rPr>
          <w:rFonts w:ascii="Carlsberg Sans Light" w:hAnsi="Carlsberg Sans Light"/>
          <w:sz w:val="20"/>
          <w:szCs w:val="20"/>
          <w:lang w:val="ru-RU"/>
        </w:rPr>
      </w:pPr>
      <w:r w:rsidRPr="004F66AF">
        <w:rPr>
          <w:rFonts w:ascii="Carlsberg Sans Light" w:hAnsi="Carlsberg Sans Light"/>
          <w:sz w:val="20"/>
          <w:szCs w:val="20"/>
          <w:lang w:val="ru-RU"/>
        </w:rPr>
        <w:t xml:space="preserve">По итогам второго </w:t>
      </w:r>
      <w:r w:rsidR="0027130E">
        <w:rPr>
          <w:rFonts w:ascii="Carlsberg Sans Light" w:hAnsi="Carlsberg Sans Light"/>
          <w:sz w:val="20"/>
          <w:szCs w:val="20"/>
          <w:lang w:val="ru-RU"/>
        </w:rPr>
        <w:t>этапа будет осуществлен выбор победителя</w:t>
      </w:r>
      <w:r w:rsidRPr="004F66AF">
        <w:rPr>
          <w:rFonts w:ascii="Carlsberg Sans Light" w:hAnsi="Carlsberg Sans Light"/>
          <w:sz w:val="20"/>
          <w:szCs w:val="20"/>
          <w:lang w:val="ru-RU"/>
        </w:rPr>
        <w:t>.</w:t>
      </w:r>
    </w:p>
    <w:p w:rsidR="00AC6370" w:rsidRPr="004F66AF" w:rsidRDefault="00AC6370" w:rsidP="00AC6370">
      <w:pPr>
        <w:spacing w:line="300" w:lineRule="atLeast"/>
        <w:jc w:val="both"/>
        <w:rPr>
          <w:rFonts w:ascii="Carlsberg Sans Light" w:hAnsi="Carlsberg Sans Light"/>
          <w:b/>
          <w:sz w:val="20"/>
          <w:szCs w:val="20"/>
          <w:lang w:val="ru-RU"/>
        </w:rPr>
      </w:pPr>
    </w:p>
    <w:p w:rsidR="00AC6370" w:rsidRPr="004F66AF" w:rsidRDefault="00AC6370" w:rsidP="00AC6370">
      <w:pPr>
        <w:spacing w:line="300" w:lineRule="atLeast"/>
        <w:rPr>
          <w:rFonts w:ascii="Carlsberg Sans Light" w:hAnsi="Carlsberg Sans Light"/>
          <w:sz w:val="20"/>
          <w:szCs w:val="20"/>
          <w:lang w:val="ru-RU"/>
        </w:rPr>
      </w:pPr>
      <w:r w:rsidRPr="004F66AF">
        <w:rPr>
          <w:rFonts w:ascii="Carlsberg Sans Light" w:hAnsi="Carlsberg Sans Light"/>
          <w:b/>
          <w:sz w:val="20"/>
          <w:szCs w:val="20"/>
          <w:lang w:val="ru-RU"/>
        </w:rPr>
        <w:t>Плановый срок завершения тендерного процесса</w:t>
      </w:r>
      <w:r w:rsidRPr="004F66AF">
        <w:rPr>
          <w:rFonts w:ascii="Carlsberg Sans Light" w:hAnsi="Carlsberg Sans Light"/>
          <w:sz w:val="20"/>
          <w:szCs w:val="20"/>
          <w:lang w:val="ru-RU"/>
        </w:rPr>
        <w:t xml:space="preserve"> в виде принятия окончательного решения тендерной комиссией – </w:t>
      </w:r>
      <w:r w:rsidR="00F74B22">
        <w:rPr>
          <w:rFonts w:ascii="Carlsberg Sans Light" w:hAnsi="Carlsberg Sans Light"/>
          <w:sz w:val="20"/>
          <w:szCs w:val="20"/>
          <w:lang w:val="ru-RU"/>
        </w:rPr>
        <w:t xml:space="preserve">до 10 января 2020 </w:t>
      </w:r>
      <w:r w:rsidR="0027130E">
        <w:rPr>
          <w:rFonts w:ascii="Carlsberg Sans Light" w:hAnsi="Carlsberg Sans Light"/>
          <w:sz w:val="20"/>
          <w:szCs w:val="20"/>
          <w:lang w:val="ru-RU"/>
        </w:rPr>
        <w:t>г.</w:t>
      </w:r>
    </w:p>
    <w:p w:rsidR="00E1586B" w:rsidRDefault="00E1586B" w:rsidP="00E1586B">
      <w:pPr>
        <w:rPr>
          <w:rFonts w:ascii="Carlsberg Sans Light" w:hAnsi="Carlsberg Sans Light"/>
          <w:sz w:val="20"/>
          <w:szCs w:val="20"/>
          <w:lang w:val="ru-RU"/>
        </w:rPr>
      </w:pPr>
    </w:p>
    <w:p w:rsidR="00E1586B" w:rsidRDefault="00863546" w:rsidP="00E1586B">
      <w:pPr>
        <w:rPr>
          <w:rFonts w:ascii="Carlsberg Sans Light" w:hAnsi="Carlsberg Sans Light"/>
          <w:sz w:val="20"/>
          <w:szCs w:val="20"/>
          <w:lang w:val="ru-RU"/>
        </w:rPr>
      </w:pPr>
      <w:r w:rsidRPr="00863546">
        <w:rPr>
          <w:rFonts w:ascii="Carlsberg Sans Light" w:hAnsi="Carlsberg Sans Light"/>
          <w:b/>
          <w:sz w:val="20"/>
          <w:szCs w:val="20"/>
          <w:lang w:val="ru-RU"/>
        </w:rPr>
        <w:t>Срок сотрудничества</w:t>
      </w:r>
      <w:r>
        <w:rPr>
          <w:rFonts w:ascii="Carlsberg Sans Light" w:hAnsi="Carlsberg Sans Light"/>
          <w:sz w:val="20"/>
          <w:szCs w:val="20"/>
          <w:lang w:val="ru-RU"/>
        </w:rPr>
        <w:t>: По результатам работы за 2020 год будет проведена аттестация. В случае высокой оценки, сотрудничество пролонгируется еще на 1 год.</w:t>
      </w:r>
    </w:p>
    <w:p w:rsidR="00F438D0" w:rsidRDefault="00F438D0" w:rsidP="00E1586B">
      <w:pPr>
        <w:rPr>
          <w:rFonts w:ascii="Carlsberg Sans Light" w:hAnsi="Carlsberg Sans Light"/>
          <w:sz w:val="20"/>
          <w:szCs w:val="20"/>
          <w:lang w:val="ru-RU"/>
        </w:rPr>
      </w:pPr>
      <w:r>
        <w:rPr>
          <w:rFonts w:ascii="Carlsberg Sans Light" w:hAnsi="Carlsberg Sans Light"/>
          <w:sz w:val="20"/>
          <w:szCs w:val="20"/>
          <w:lang w:val="ru-RU"/>
        </w:rPr>
        <w:t>Начало сотрудничества январь 2020г.</w:t>
      </w:r>
    </w:p>
    <w:p w:rsidR="00E1586B" w:rsidRDefault="00E1586B" w:rsidP="00E1586B">
      <w:pPr>
        <w:rPr>
          <w:rFonts w:ascii="Carlsberg Sans Light" w:hAnsi="Carlsberg Sans Light"/>
          <w:sz w:val="20"/>
          <w:szCs w:val="20"/>
          <w:lang w:val="ru-RU"/>
        </w:rPr>
      </w:pPr>
    </w:p>
    <w:p w:rsidR="00E1586B" w:rsidRPr="006D48E9" w:rsidRDefault="00E1586B" w:rsidP="00E1586B">
      <w:pPr>
        <w:rPr>
          <w:rFonts w:ascii="Carlsberg Sans Light" w:hAnsi="Carlsberg Sans Light"/>
          <w:b/>
          <w:sz w:val="20"/>
          <w:szCs w:val="20"/>
          <w:u w:val="single"/>
          <w:lang w:val="ru-RU"/>
        </w:rPr>
      </w:pPr>
      <w:r w:rsidRPr="006D48E9">
        <w:rPr>
          <w:rFonts w:ascii="Carlsberg Sans Light" w:hAnsi="Carlsberg Sans Light"/>
          <w:b/>
          <w:sz w:val="20"/>
          <w:szCs w:val="20"/>
          <w:u w:val="single"/>
          <w:lang w:val="ru-RU"/>
        </w:rPr>
        <w:t>Если вы хотите принять участие в этом Тендере, пожалуйста, отправьте</w:t>
      </w:r>
      <w:r w:rsidR="006D48E9">
        <w:rPr>
          <w:rFonts w:ascii="Carlsberg Sans Light" w:hAnsi="Carlsberg Sans Light"/>
          <w:b/>
          <w:sz w:val="20"/>
          <w:szCs w:val="20"/>
          <w:u w:val="single"/>
          <w:lang w:val="ru-RU"/>
        </w:rPr>
        <w:t xml:space="preserve"> не позднее чем </w:t>
      </w:r>
      <w:r w:rsidR="00F74B22">
        <w:rPr>
          <w:rFonts w:ascii="Carlsberg Sans Light" w:hAnsi="Carlsberg Sans Light"/>
          <w:b/>
          <w:sz w:val="20"/>
          <w:szCs w:val="20"/>
          <w:u w:val="single"/>
          <w:lang w:val="ru-RU"/>
        </w:rPr>
        <w:t>2</w:t>
      </w:r>
      <w:r w:rsidR="00F438D0">
        <w:rPr>
          <w:rFonts w:ascii="Carlsberg Sans Light" w:hAnsi="Carlsberg Sans Light"/>
          <w:b/>
          <w:sz w:val="20"/>
          <w:szCs w:val="20"/>
          <w:u w:val="single"/>
          <w:lang w:val="ru-RU"/>
        </w:rPr>
        <w:t>8</w:t>
      </w:r>
      <w:r w:rsidR="0027130E">
        <w:rPr>
          <w:rFonts w:ascii="Carlsberg Sans Light" w:hAnsi="Carlsberg Sans Light"/>
          <w:b/>
          <w:sz w:val="20"/>
          <w:szCs w:val="20"/>
          <w:u w:val="single"/>
          <w:lang w:val="ru-RU"/>
        </w:rPr>
        <w:t xml:space="preserve"> </w:t>
      </w:r>
      <w:r w:rsidR="00F74B22">
        <w:rPr>
          <w:rFonts w:ascii="Carlsberg Sans Light" w:hAnsi="Carlsberg Sans Light"/>
          <w:b/>
          <w:sz w:val="20"/>
          <w:szCs w:val="20"/>
          <w:u w:val="single"/>
          <w:lang w:val="ru-RU"/>
        </w:rPr>
        <w:t xml:space="preserve">ноября </w:t>
      </w:r>
      <w:r w:rsidRPr="006D48E9">
        <w:rPr>
          <w:rFonts w:ascii="Carlsberg Sans Light" w:hAnsi="Carlsberg Sans Light"/>
          <w:b/>
          <w:sz w:val="20"/>
          <w:szCs w:val="20"/>
          <w:u w:val="single"/>
          <w:lang w:val="ru-RU"/>
        </w:rPr>
        <w:t xml:space="preserve">2019: </w:t>
      </w:r>
    </w:p>
    <w:p w:rsidR="00E1586B" w:rsidRDefault="00AC71C9" w:rsidP="00E1586B">
      <w:pPr>
        <w:pStyle w:val="ad"/>
        <w:numPr>
          <w:ilvl w:val="0"/>
          <w:numId w:val="19"/>
        </w:numPr>
        <w:rPr>
          <w:rFonts w:ascii="Carlsberg Sans Light" w:hAnsi="Carlsberg Sans Light"/>
          <w:sz w:val="20"/>
          <w:szCs w:val="20"/>
          <w:lang w:val="ru-RU"/>
        </w:rPr>
      </w:pPr>
      <w:r>
        <w:rPr>
          <w:rFonts w:ascii="Carlsberg Sans Light" w:hAnsi="Carlsberg Sans Light"/>
          <w:sz w:val="20"/>
          <w:szCs w:val="20"/>
          <w:lang w:val="ru-RU"/>
        </w:rPr>
        <w:t>П</w:t>
      </w:r>
      <w:r w:rsidR="006D48E9">
        <w:rPr>
          <w:rFonts w:ascii="Carlsberg Sans Light" w:hAnsi="Carlsberg Sans Light"/>
          <w:sz w:val="20"/>
          <w:szCs w:val="20"/>
          <w:lang w:val="ru-RU"/>
        </w:rPr>
        <w:t>одтверждение</w:t>
      </w:r>
      <w:r>
        <w:rPr>
          <w:rFonts w:ascii="Carlsberg Sans Light" w:hAnsi="Carlsberg Sans Light"/>
          <w:sz w:val="20"/>
          <w:szCs w:val="20"/>
          <w:lang w:val="ru-RU"/>
        </w:rPr>
        <w:t xml:space="preserve"> участия в тен</w:t>
      </w:r>
      <w:r w:rsidR="00E1586B">
        <w:rPr>
          <w:rFonts w:ascii="Carlsberg Sans Light" w:hAnsi="Carlsberg Sans Light"/>
          <w:sz w:val="20"/>
          <w:szCs w:val="20"/>
          <w:lang w:val="ru-RU"/>
        </w:rPr>
        <w:t xml:space="preserve">дере </w:t>
      </w:r>
    </w:p>
    <w:p w:rsidR="006D48E9" w:rsidRDefault="0027130E" w:rsidP="00E1586B">
      <w:pPr>
        <w:pStyle w:val="ad"/>
        <w:numPr>
          <w:ilvl w:val="0"/>
          <w:numId w:val="19"/>
        </w:numPr>
        <w:rPr>
          <w:rFonts w:ascii="Carlsberg Sans Light" w:hAnsi="Carlsberg Sans Light"/>
          <w:sz w:val="20"/>
          <w:szCs w:val="20"/>
          <w:lang w:val="ru-RU"/>
        </w:rPr>
      </w:pPr>
      <w:r>
        <w:rPr>
          <w:rFonts w:ascii="Carlsberg Sans Light" w:hAnsi="Carlsberg Sans Light"/>
          <w:sz w:val="20"/>
          <w:szCs w:val="20"/>
          <w:lang w:val="ru-RU"/>
        </w:rPr>
        <w:t xml:space="preserve">Подтверждение, что вы не работаете с брендами из пивной категории, квасами, сидрами, </w:t>
      </w:r>
      <w:proofErr w:type="spellStart"/>
      <w:r>
        <w:rPr>
          <w:rFonts w:ascii="Carlsberg Sans Light" w:hAnsi="Carlsberg Sans Light"/>
          <w:sz w:val="20"/>
          <w:szCs w:val="20"/>
          <w:lang w:val="ru-RU"/>
        </w:rPr>
        <w:t>бирмиксами</w:t>
      </w:r>
      <w:proofErr w:type="spellEnd"/>
    </w:p>
    <w:p w:rsidR="0027130E" w:rsidRPr="0027130E" w:rsidRDefault="0027130E" w:rsidP="00E1586B">
      <w:pPr>
        <w:pStyle w:val="ad"/>
        <w:numPr>
          <w:ilvl w:val="0"/>
          <w:numId w:val="19"/>
        </w:numPr>
        <w:rPr>
          <w:rFonts w:ascii="Carlsberg Sans Light" w:hAnsi="Carlsberg Sans Light"/>
          <w:sz w:val="20"/>
          <w:szCs w:val="20"/>
          <w:lang w:val="ru-RU"/>
        </w:rPr>
      </w:pPr>
      <w:r>
        <w:rPr>
          <w:rFonts w:ascii="Carlsberg Sans Light" w:hAnsi="Carlsberg Sans Light"/>
          <w:sz w:val="20"/>
          <w:szCs w:val="20"/>
          <w:lang w:val="ru-RU"/>
        </w:rPr>
        <w:t>Подтверждение того, что вы принимаете условия пост оплаты</w:t>
      </w:r>
    </w:p>
    <w:p w:rsidR="006D48E9" w:rsidRPr="0027130E" w:rsidRDefault="006D48E9" w:rsidP="00E1586B">
      <w:pPr>
        <w:pStyle w:val="ad"/>
        <w:numPr>
          <w:ilvl w:val="0"/>
          <w:numId w:val="19"/>
        </w:numPr>
        <w:rPr>
          <w:rFonts w:ascii="Carlsberg Sans Light" w:hAnsi="Carlsberg Sans Light"/>
          <w:sz w:val="20"/>
          <w:szCs w:val="20"/>
          <w:lang w:val="ru-RU"/>
        </w:rPr>
      </w:pPr>
      <w:r w:rsidRPr="0027130E">
        <w:rPr>
          <w:rFonts w:ascii="Carlsberg Sans Light" w:hAnsi="Carlsberg Sans Light"/>
          <w:sz w:val="20"/>
          <w:szCs w:val="20"/>
          <w:lang w:val="en-US"/>
        </w:rPr>
        <w:t>Creden</w:t>
      </w:r>
      <w:r w:rsidR="007E7A3E" w:rsidRPr="0027130E">
        <w:rPr>
          <w:rFonts w:ascii="Carlsberg Sans Light" w:hAnsi="Carlsberg Sans Light"/>
          <w:sz w:val="20"/>
          <w:szCs w:val="20"/>
          <w:lang w:val="en-US"/>
        </w:rPr>
        <w:t xml:space="preserve">tial </w:t>
      </w:r>
    </w:p>
    <w:p w:rsidR="00E1586B" w:rsidRPr="006D48E9" w:rsidRDefault="00E1586B" w:rsidP="00E1586B">
      <w:pPr>
        <w:rPr>
          <w:rFonts w:ascii="Carlsberg Sans Light" w:hAnsi="Carlsberg Sans Light"/>
          <w:sz w:val="20"/>
          <w:szCs w:val="20"/>
          <w:lang w:val="en-US"/>
        </w:rPr>
      </w:pPr>
    </w:p>
    <w:p w:rsidR="00AC6370" w:rsidRPr="004F66AF" w:rsidRDefault="00AC6370" w:rsidP="00AC6370">
      <w:pPr>
        <w:jc w:val="both"/>
        <w:rPr>
          <w:rFonts w:ascii="Carlsberg Sans Light" w:hAnsi="Carlsberg Sans Light"/>
          <w:sz w:val="20"/>
          <w:szCs w:val="20"/>
          <w:lang w:val="ru-RU"/>
        </w:rPr>
      </w:pPr>
    </w:p>
    <w:p w:rsidR="00AC6370" w:rsidRPr="004F66AF" w:rsidRDefault="00AC6370" w:rsidP="00AC6370">
      <w:pPr>
        <w:jc w:val="both"/>
        <w:rPr>
          <w:rFonts w:ascii="Carlsberg Sans Light" w:hAnsi="Carlsberg Sans Light"/>
          <w:b/>
          <w:sz w:val="20"/>
          <w:szCs w:val="20"/>
          <w:lang w:val="ru-RU"/>
        </w:rPr>
      </w:pPr>
      <w:r w:rsidRPr="004F66AF">
        <w:rPr>
          <w:rFonts w:ascii="Carlsberg Sans Light" w:hAnsi="Carlsberg Sans Light"/>
          <w:b/>
          <w:sz w:val="20"/>
          <w:szCs w:val="20"/>
          <w:lang w:val="ru-RU"/>
        </w:rPr>
        <w:t>С нетерпением ждем получения Вашего коммерческого предложения в указанный срок.</w:t>
      </w:r>
    </w:p>
    <w:p w:rsidR="00AC6370" w:rsidRPr="004F66AF" w:rsidRDefault="00AC6370" w:rsidP="00AC6370">
      <w:pPr>
        <w:rPr>
          <w:rFonts w:ascii="Carlsberg Sans Light" w:hAnsi="Carlsberg Sans Light"/>
          <w:sz w:val="20"/>
          <w:szCs w:val="20"/>
          <w:lang w:val="ru-RU"/>
        </w:rPr>
      </w:pPr>
    </w:p>
    <w:p w:rsidR="00AC6370" w:rsidRPr="004F66AF" w:rsidRDefault="00AC6370" w:rsidP="00AC6370">
      <w:pPr>
        <w:jc w:val="both"/>
        <w:rPr>
          <w:rFonts w:ascii="Carlsberg Sans Light" w:hAnsi="Carlsberg Sans Light"/>
          <w:b/>
          <w:sz w:val="20"/>
          <w:szCs w:val="20"/>
        </w:rPr>
      </w:pPr>
      <w:r w:rsidRPr="004F66AF">
        <w:rPr>
          <w:rFonts w:ascii="Carlsberg Sans Light" w:hAnsi="Carlsberg Sans Light"/>
          <w:b/>
          <w:sz w:val="20"/>
          <w:szCs w:val="20"/>
        </w:rPr>
        <w:t>КОНТАКТНЫЕ ЛИЦА</w:t>
      </w:r>
    </w:p>
    <w:tbl>
      <w:tblPr>
        <w:tblStyle w:val="a5"/>
        <w:tblW w:w="0" w:type="auto"/>
        <w:tblInd w:w="-147" w:type="dxa"/>
        <w:tblLook w:val="04A0" w:firstRow="1" w:lastRow="0" w:firstColumn="1" w:lastColumn="0" w:noHBand="0" w:noVBand="1"/>
      </w:tblPr>
      <w:tblGrid>
        <w:gridCol w:w="8641"/>
      </w:tblGrid>
      <w:tr w:rsidR="00AC6370" w:rsidRPr="004F66AF" w:rsidTr="001E6C33">
        <w:tc>
          <w:tcPr>
            <w:tcW w:w="9345" w:type="dxa"/>
          </w:tcPr>
          <w:p w:rsidR="00AC6370" w:rsidRPr="004F66AF" w:rsidRDefault="00F438D0" w:rsidP="00F74B22">
            <w:pPr>
              <w:rPr>
                <w:rFonts w:ascii="Carlsberg Sans Light" w:hAnsi="Carlsberg Sans Light"/>
                <w:sz w:val="20"/>
                <w:szCs w:val="20"/>
                <w:lang w:val="ru-RU"/>
              </w:rPr>
            </w:pPr>
            <w:r w:rsidRPr="00F438D0">
              <w:rPr>
                <w:rFonts w:ascii="Carlsberg Sans Light" w:hAnsi="Carlsberg Sans Light"/>
                <w:sz w:val="20"/>
                <w:szCs w:val="20"/>
                <w:lang w:val="ru-RU"/>
              </w:rPr>
              <w:t xml:space="preserve">Ответственный исполнитель </w:t>
            </w:r>
            <w:proofErr w:type="spellStart"/>
            <w:r w:rsidR="00F74B22">
              <w:rPr>
                <w:rFonts w:ascii="Carlsberg Sans Light" w:hAnsi="Carlsberg Sans Light"/>
                <w:sz w:val="20"/>
                <w:szCs w:val="20"/>
                <w:lang w:val="ru-RU"/>
              </w:rPr>
              <w:t>Гречановская</w:t>
            </w:r>
            <w:proofErr w:type="spellEnd"/>
            <w:r w:rsidR="00F74B22">
              <w:rPr>
                <w:rFonts w:ascii="Carlsberg Sans Light" w:hAnsi="Carlsberg Sans Light"/>
                <w:sz w:val="20"/>
                <w:szCs w:val="20"/>
                <w:lang w:val="ru-RU"/>
              </w:rPr>
              <w:t xml:space="preserve"> Елена</w:t>
            </w:r>
            <w:r w:rsidR="00E1586B">
              <w:rPr>
                <w:rFonts w:ascii="Carlsberg Sans Light" w:hAnsi="Carlsberg Sans Light"/>
                <w:sz w:val="20"/>
                <w:szCs w:val="20"/>
                <w:lang w:val="ru-RU"/>
              </w:rPr>
              <w:br/>
              <w:t>Должность</w:t>
            </w:r>
            <w:r>
              <w:rPr>
                <w:rFonts w:ascii="Carlsberg Sans Light" w:hAnsi="Carlsberg Sans Light"/>
                <w:sz w:val="20"/>
                <w:szCs w:val="20"/>
                <w:lang w:val="ru-RU"/>
              </w:rPr>
              <w:t xml:space="preserve"> </w:t>
            </w:r>
            <w:r w:rsidR="00F74B22">
              <w:rPr>
                <w:rFonts w:ascii="Carlsberg Sans Light" w:hAnsi="Carlsberg Sans Light"/>
                <w:sz w:val="20"/>
                <w:szCs w:val="20"/>
                <w:lang w:val="ru-RU"/>
              </w:rPr>
              <w:t>ведущий специалист по бренд активациям и специальным проектам</w:t>
            </w:r>
          </w:p>
          <w:p w:rsidR="00AC6370" w:rsidRPr="00F74B22" w:rsidRDefault="00AC6370" w:rsidP="001E6C33">
            <w:pPr>
              <w:jc w:val="both"/>
              <w:rPr>
                <w:rFonts w:ascii="Carlsberg Sans Light" w:hAnsi="Carlsberg Sans Light"/>
                <w:sz w:val="20"/>
                <w:szCs w:val="20"/>
                <w:lang w:val="en-US"/>
              </w:rPr>
            </w:pPr>
            <w:r w:rsidRPr="004F66AF">
              <w:rPr>
                <w:rFonts w:ascii="Carlsberg Sans Light" w:hAnsi="Carlsberg Sans Light"/>
                <w:sz w:val="20"/>
                <w:szCs w:val="20"/>
                <w:lang w:val="ru-RU"/>
              </w:rPr>
              <w:t>Тел</w:t>
            </w:r>
            <w:r w:rsidRPr="00F438D0">
              <w:rPr>
                <w:rFonts w:ascii="Carlsberg Sans Light" w:hAnsi="Carlsberg Sans Light"/>
                <w:sz w:val="20"/>
                <w:szCs w:val="20"/>
                <w:lang w:val="en-US"/>
              </w:rPr>
              <w:t xml:space="preserve">.: </w:t>
            </w:r>
            <w:r w:rsidR="00F74B22">
              <w:rPr>
                <w:rFonts w:ascii="Carlsberg Sans Light" w:hAnsi="Carlsberg Sans Light"/>
                <w:sz w:val="20"/>
                <w:szCs w:val="20"/>
                <w:lang w:val="en-US"/>
              </w:rPr>
              <w:t xml:space="preserve">+38067 414 </w:t>
            </w:r>
            <w:r w:rsidR="00F74B22" w:rsidRPr="00F74B22">
              <w:rPr>
                <w:rFonts w:ascii="Carlsberg Sans Light" w:hAnsi="Carlsberg Sans Light"/>
                <w:sz w:val="20"/>
                <w:szCs w:val="20"/>
                <w:lang w:val="en-US"/>
              </w:rPr>
              <w:t>22</w:t>
            </w:r>
            <w:r w:rsidR="00F74B22">
              <w:rPr>
                <w:rFonts w:ascii="Carlsberg Sans Light" w:hAnsi="Carlsberg Sans Light"/>
                <w:sz w:val="20"/>
                <w:szCs w:val="20"/>
                <w:lang w:val="en-US"/>
              </w:rPr>
              <w:t xml:space="preserve"> </w:t>
            </w:r>
            <w:r w:rsidR="00F74B22" w:rsidRPr="00F74B22">
              <w:rPr>
                <w:rFonts w:ascii="Carlsberg Sans Light" w:hAnsi="Carlsberg Sans Light"/>
                <w:sz w:val="20"/>
                <w:szCs w:val="20"/>
                <w:lang w:val="en-US"/>
              </w:rPr>
              <w:t>28</w:t>
            </w:r>
          </w:p>
          <w:p w:rsidR="00AC6370" w:rsidRDefault="00AC6370" w:rsidP="00F74B22">
            <w:pPr>
              <w:rPr>
                <w:rFonts w:eastAsiaTheme="minorEastAsia"/>
                <w:noProof/>
                <w:color w:val="808080"/>
                <w:sz w:val="15"/>
                <w:szCs w:val="15"/>
                <w:lang w:val="en-US" w:eastAsia="ru-RU"/>
              </w:rPr>
            </w:pPr>
            <w:r w:rsidRPr="004F66AF">
              <w:rPr>
                <w:rFonts w:ascii="Carlsberg Sans Light" w:hAnsi="Carlsberg Sans Light"/>
                <w:sz w:val="20"/>
                <w:szCs w:val="20"/>
              </w:rPr>
              <w:t xml:space="preserve">e-mail:  </w:t>
            </w:r>
            <w:hyperlink r:id="rId13" w:history="1">
              <w:r w:rsidR="00F74B22" w:rsidRPr="002A2FD0">
                <w:rPr>
                  <w:rStyle w:val="ae"/>
                  <w:rFonts w:ascii="Calibri" w:hAnsi="Calibri"/>
                  <w:lang w:val="en-US"/>
                </w:rPr>
                <w:t>Elena.Grechanovska@carlsberg.ua</w:t>
              </w:r>
            </w:hyperlink>
            <w:r w:rsidR="00F74B22">
              <w:rPr>
                <w:rFonts w:ascii="Calibri" w:hAnsi="Calibri"/>
                <w:lang w:val="en-US"/>
              </w:rPr>
              <w:t xml:space="preserve"> </w:t>
            </w:r>
          </w:p>
          <w:p w:rsidR="00F438D0" w:rsidRPr="00F438D0" w:rsidRDefault="00F438D0" w:rsidP="00F438D0">
            <w:pPr>
              <w:rPr>
                <w:rFonts w:ascii="Carlsberg Sans Light" w:hAnsi="Carlsberg Sans Light"/>
                <w:sz w:val="20"/>
                <w:szCs w:val="20"/>
                <w:lang w:val="en-US"/>
              </w:rPr>
            </w:pPr>
          </w:p>
          <w:p w:rsidR="00F438D0" w:rsidRPr="00F74B22" w:rsidRDefault="00F438D0" w:rsidP="00F74B22">
            <w:pPr>
              <w:rPr>
                <w:rFonts w:ascii="Carlsberg Sans Light" w:hAnsi="Carlsberg Sans Light"/>
                <w:sz w:val="20"/>
                <w:szCs w:val="20"/>
                <w:lang w:val="en-US"/>
              </w:rPr>
            </w:pPr>
            <w:r w:rsidRPr="00F438D0">
              <w:rPr>
                <w:rFonts w:ascii="Carlsberg Sans Light" w:hAnsi="Carlsberg Sans Light"/>
                <w:sz w:val="20"/>
                <w:szCs w:val="20"/>
                <w:lang w:val="ru-RU"/>
              </w:rPr>
              <w:t>Ответственный исполнител</w:t>
            </w:r>
            <w:r>
              <w:rPr>
                <w:rFonts w:ascii="Carlsberg Sans Light" w:hAnsi="Carlsberg Sans Light"/>
                <w:sz w:val="20"/>
                <w:szCs w:val="20"/>
                <w:lang w:val="ru-RU"/>
              </w:rPr>
              <w:t xml:space="preserve">ь </w:t>
            </w:r>
            <w:proofErr w:type="spellStart"/>
            <w:r w:rsidR="00F74B22">
              <w:rPr>
                <w:rFonts w:ascii="Carlsberg Sans Light" w:hAnsi="Carlsberg Sans Light"/>
                <w:sz w:val="20"/>
                <w:szCs w:val="20"/>
                <w:lang w:val="ru-RU"/>
              </w:rPr>
              <w:t>Барилова</w:t>
            </w:r>
            <w:proofErr w:type="spellEnd"/>
            <w:r w:rsidR="00F74B22">
              <w:rPr>
                <w:rFonts w:ascii="Carlsberg Sans Light" w:hAnsi="Carlsberg Sans Light"/>
                <w:sz w:val="20"/>
                <w:szCs w:val="20"/>
                <w:lang w:val="ru-RU"/>
              </w:rPr>
              <w:t xml:space="preserve"> Александра</w:t>
            </w:r>
            <w:r>
              <w:rPr>
                <w:rFonts w:ascii="Carlsberg Sans Light" w:hAnsi="Carlsberg Sans Light"/>
                <w:sz w:val="20"/>
                <w:szCs w:val="20"/>
                <w:lang w:val="ru-RU"/>
              </w:rPr>
              <w:br/>
              <w:t xml:space="preserve">Должность Специалист по </w:t>
            </w:r>
            <w:r w:rsidR="00F74B22">
              <w:rPr>
                <w:rFonts w:ascii="Carlsberg Sans Light" w:hAnsi="Carlsberg Sans Light"/>
                <w:sz w:val="20"/>
                <w:szCs w:val="20"/>
                <w:lang w:val="ru-RU"/>
              </w:rPr>
              <w:t>бренд активациям</w:t>
            </w:r>
          </w:p>
          <w:p w:rsidR="00F438D0" w:rsidRPr="00F438D0" w:rsidRDefault="00F438D0" w:rsidP="00F438D0">
            <w:pPr>
              <w:jc w:val="both"/>
              <w:rPr>
                <w:rFonts w:ascii="Carlsberg Sans Light" w:hAnsi="Carlsberg Sans Light"/>
                <w:sz w:val="20"/>
                <w:szCs w:val="20"/>
                <w:lang w:val="en-US"/>
              </w:rPr>
            </w:pPr>
            <w:r w:rsidRPr="004F66AF">
              <w:rPr>
                <w:rFonts w:ascii="Carlsberg Sans Light" w:hAnsi="Carlsberg Sans Light"/>
                <w:sz w:val="20"/>
                <w:szCs w:val="20"/>
                <w:lang w:val="ru-RU"/>
              </w:rPr>
              <w:t>Тел</w:t>
            </w:r>
            <w:r w:rsidRPr="00F438D0">
              <w:rPr>
                <w:rFonts w:ascii="Carlsberg Sans Light" w:hAnsi="Carlsberg Sans Light"/>
                <w:sz w:val="20"/>
                <w:szCs w:val="20"/>
                <w:lang w:val="en-US"/>
              </w:rPr>
              <w:t>.: +38067 414</w:t>
            </w:r>
            <w:r>
              <w:rPr>
                <w:rFonts w:ascii="Carlsberg Sans Light" w:hAnsi="Carlsberg Sans Light"/>
                <w:sz w:val="20"/>
                <w:szCs w:val="20"/>
                <w:lang w:val="en-US"/>
              </w:rPr>
              <w:t xml:space="preserve"> </w:t>
            </w:r>
            <w:r w:rsidR="00F74B22">
              <w:rPr>
                <w:rFonts w:ascii="Carlsberg Sans Light" w:hAnsi="Carlsberg Sans Light"/>
                <w:sz w:val="20"/>
                <w:szCs w:val="20"/>
                <w:lang w:val="en-US"/>
              </w:rPr>
              <w:t>27</w:t>
            </w:r>
            <w:r>
              <w:rPr>
                <w:rFonts w:ascii="Carlsberg Sans Light" w:hAnsi="Carlsberg Sans Light"/>
                <w:sz w:val="20"/>
                <w:szCs w:val="20"/>
                <w:lang w:val="en-US"/>
              </w:rPr>
              <w:t xml:space="preserve"> </w:t>
            </w:r>
            <w:r w:rsidR="00F74B22">
              <w:rPr>
                <w:rFonts w:ascii="Carlsberg Sans Light" w:hAnsi="Carlsberg Sans Light"/>
                <w:sz w:val="20"/>
                <w:szCs w:val="20"/>
                <w:lang w:val="en-US"/>
              </w:rPr>
              <w:t>59</w:t>
            </w:r>
          </w:p>
          <w:p w:rsidR="00F438D0" w:rsidRDefault="00F438D0" w:rsidP="00F74B22">
            <w:pPr>
              <w:rPr>
                <w:color w:val="808080"/>
                <w:sz w:val="15"/>
                <w:szCs w:val="15"/>
                <w:lang w:val="en-US" w:eastAsia="uk-UA"/>
              </w:rPr>
            </w:pPr>
            <w:r w:rsidRPr="004F66AF">
              <w:rPr>
                <w:rFonts w:ascii="Carlsberg Sans Light" w:hAnsi="Carlsberg Sans Light"/>
                <w:sz w:val="20"/>
                <w:szCs w:val="20"/>
              </w:rPr>
              <w:t xml:space="preserve">e-mail:  </w:t>
            </w:r>
            <w:hyperlink r:id="rId14" w:history="1">
              <w:r w:rsidR="00F74B22" w:rsidRPr="002A2FD0">
                <w:rPr>
                  <w:rStyle w:val="ae"/>
                  <w:rFonts w:ascii="Calibri" w:hAnsi="Calibri"/>
                  <w:lang w:val="en-US"/>
                </w:rPr>
                <w:t>Oleksandra.Barylova@carlsberg.ua</w:t>
              </w:r>
            </w:hyperlink>
            <w:r w:rsidR="00F74B22">
              <w:rPr>
                <w:rFonts w:ascii="Calibri" w:hAnsi="Calibri"/>
                <w:lang w:val="en-US"/>
              </w:rPr>
              <w:t xml:space="preserve"> </w:t>
            </w:r>
          </w:p>
          <w:p w:rsidR="00F438D0" w:rsidRPr="00F438D0" w:rsidRDefault="00F438D0" w:rsidP="00F438D0">
            <w:pPr>
              <w:rPr>
                <w:rFonts w:eastAsiaTheme="minorEastAsia"/>
                <w:noProof/>
                <w:color w:val="808080"/>
                <w:sz w:val="15"/>
                <w:szCs w:val="15"/>
                <w:lang w:val="en-US" w:eastAsia="ru-RU"/>
              </w:rPr>
            </w:pPr>
          </w:p>
        </w:tc>
      </w:tr>
    </w:tbl>
    <w:p w:rsidR="00625159" w:rsidRPr="00F438D0" w:rsidRDefault="00625159" w:rsidP="00625159">
      <w:pPr>
        <w:spacing w:line="240" w:lineRule="auto"/>
        <w:rPr>
          <w:rFonts w:ascii="Calibri" w:eastAsia="Calibri" w:hAnsi="Calibri"/>
          <w:sz w:val="24"/>
          <w:lang w:val="en-US" w:eastAsia="en-US"/>
        </w:rPr>
      </w:pPr>
    </w:p>
    <w:p w:rsidR="004D69C4" w:rsidRPr="00F438D0" w:rsidRDefault="004D69C4" w:rsidP="001F2866">
      <w:pPr>
        <w:rPr>
          <w:lang w:val="en-US"/>
        </w:rPr>
      </w:pPr>
    </w:p>
    <w:sectPr w:rsidR="004D69C4" w:rsidRPr="00F438D0" w:rsidSect="00ED39F5">
      <w:footerReference w:type="default" r:id="rId15"/>
      <w:headerReference w:type="first" r:id="rId16"/>
      <w:pgSz w:w="11906" w:h="16838" w:code="9"/>
      <w:pgMar w:top="2319" w:right="1276" w:bottom="1871" w:left="2126" w:header="652" w:footer="6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110" w:rsidRDefault="00430110">
      <w:r>
        <w:separator/>
      </w:r>
    </w:p>
  </w:endnote>
  <w:endnote w:type="continuationSeparator" w:id="0">
    <w:p w:rsidR="00430110" w:rsidRDefault="0043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ccess">
    <w:panose1 w:val="00000000000000000000"/>
    <w:charset w:val="00"/>
    <w:family w:val="swiss"/>
    <w:notTrueType/>
    <w:pitch w:val="variable"/>
    <w:sig w:usb0="00000007" w:usb1="00000000" w:usb2="00000000" w:usb3="00000000" w:csb0="00000011" w:csb1="00000000"/>
  </w:font>
  <w:font w:name="Segoe UI">
    <w:panose1 w:val="020B0502040204020203"/>
    <w:charset w:val="CC"/>
    <w:family w:val="swiss"/>
    <w:pitch w:val="variable"/>
    <w:sig w:usb0="E4002EFF" w:usb1="C000E47F" w:usb2="00000009" w:usb3="00000000" w:csb0="000001FF" w:csb1="00000000"/>
  </w:font>
  <w:font w:name="Carlsberg Sans Light">
    <w:panose1 w:val="020B0304020202020204"/>
    <w:charset w:val="CC"/>
    <w:family w:val="swiss"/>
    <w:pitch w:val="variable"/>
    <w:sig w:usb0="00000207" w:usb1="00000000" w:usb2="0000000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BC9" w:rsidRDefault="000D61EC">
    <w:pPr>
      <w:pStyle w:val="a4"/>
    </w:pPr>
    <w:r>
      <w:rPr>
        <w:noProof/>
        <w:lang w:val="ru-RU" w:eastAsia="ru-RU"/>
      </w:rPr>
      <mc:AlternateContent>
        <mc:Choice Requires="wps">
          <w:drawing>
            <wp:anchor distT="0" distB="0" distL="114300" distR="114300" simplePos="0" relativeHeight="251657216" behindDoc="0" locked="0" layoutInCell="1" allowOverlap="1">
              <wp:simplePos x="0" y="0"/>
              <wp:positionH relativeFrom="margin">
                <wp:align>right</wp:align>
              </wp:positionH>
              <wp:positionV relativeFrom="page">
                <wp:posOffset>10139045</wp:posOffset>
              </wp:positionV>
              <wp:extent cx="609600" cy="208280"/>
              <wp:effectExtent l="0" t="4445" r="1905"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BC9" w:rsidRDefault="00D95BC9" w:rsidP="00C752BF">
                          <w:pPr>
                            <w:jc w:val="right"/>
                          </w:pPr>
                          <w:r>
                            <w:rPr>
                              <w:rStyle w:val="aa"/>
                            </w:rPr>
                            <w:fldChar w:fldCharType="begin"/>
                          </w:r>
                          <w:r>
                            <w:rPr>
                              <w:rStyle w:val="aa"/>
                            </w:rPr>
                            <w:instrText xml:space="preserve"> PAGE </w:instrText>
                          </w:r>
                          <w:r>
                            <w:rPr>
                              <w:rStyle w:val="aa"/>
                            </w:rPr>
                            <w:fldChar w:fldCharType="separate"/>
                          </w:r>
                          <w:r w:rsidR="00115A12">
                            <w:rPr>
                              <w:rStyle w:val="aa"/>
                              <w:noProof/>
                            </w:rPr>
                            <w:t>2</w:t>
                          </w:r>
                          <w:r>
                            <w:rPr>
                              <w:rStyle w:val="a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3.2pt;margin-top:798.35pt;width:48pt;height:16.4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" filled="f" stroked="f">
              <v:textbox inset="0,0,0,0">
                <w:txbxContent>
                  <w:p w:rsidR="00D95BC9" w:rsidRDefault="00D95BC9" w:rsidP="00C752BF">
                    <w:pPr>
                      <w:jc w:val="right"/>
                    </w:pPr>
                    <w:r>
                      <w:rPr>
                        <w:rStyle w:val="aa"/>
                      </w:rPr>
                      <w:fldChar w:fldCharType="begin"/>
                    </w:r>
                    <w:r>
                      <w:rPr>
                        <w:rStyle w:val="aa"/>
                      </w:rPr>
                      <w:instrText xml:space="preserve"> PAGE </w:instrText>
                    </w:r>
                    <w:r>
                      <w:rPr>
                        <w:rStyle w:val="aa"/>
                      </w:rPr>
                      <w:fldChar w:fldCharType="separate"/>
                    </w:r>
                    <w:r w:rsidR="00115A12">
                      <w:rPr>
                        <w:rStyle w:val="aa"/>
                        <w:noProof/>
                      </w:rPr>
                      <w:t>2</w:t>
                    </w:r>
                    <w:r>
                      <w:rPr>
                        <w:rStyle w:val="aa"/>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110" w:rsidRDefault="00430110">
      <w:r>
        <w:separator/>
      </w:r>
    </w:p>
  </w:footnote>
  <w:footnote w:type="continuationSeparator" w:id="0">
    <w:p w:rsidR="00430110" w:rsidRDefault="00430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BC9" w:rsidRPr="006F47C5" w:rsidRDefault="000D61EC" w:rsidP="00B236ED">
    <w:pPr>
      <w:pStyle w:val="a3"/>
      <w:jc w:val="left"/>
    </w:pPr>
    <w:r>
      <w:rPr>
        <w:lang w:val="ru-RU" w:eastAsia="ru-RU"/>
      </w:rPr>
      <w:drawing>
        <wp:anchor distT="0" distB="0" distL="114300" distR="114300" simplePos="0" relativeHeight="251658240" behindDoc="0" locked="0" layoutInCell="1" allowOverlap="1">
          <wp:simplePos x="0" y="0"/>
          <wp:positionH relativeFrom="page">
            <wp:posOffset>777875</wp:posOffset>
          </wp:positionH>
          <wp:positionV relativeFrom="page">
            <wp:posOffset>377825</wp:posOffset>
          </wp:positionV>
          <wp:extent cx="1078230" cy="603885"/>
          <wp:effectExtent l="0" t="0" r="7620" b="5715"/>
          <wp:wrapNone/>
          <wp:docPr id="26" name="logo_hide" descr="Carlsberg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ide" descr="Carlsberg Grou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8230" cy="6038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C222E3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45409DA"/>
    <w:multiLevelType w:val="hybridMultilevel"/>
    <w:tmpl w:val="D292AD3A"/>
    <w:lvl w:ilvl="0" w:tplc="040C000F">
      <w:start w:val="1"/>
      <w:numFmt w:val="decimal"/>
      <w:lvlText w:val="%1."/>
      <w:lvlJc w:val="left"/>
      <w:pPr>
        <w:ind w:left="780" w:hanging="360"/>
      </w:pPr>
    </w:lvl>
    <w:lvl w:ilvl="1" w:tplc="040C0019">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 w15:restartNumberingAfterBreak="0">
    <w:nsid w:val="154D7092"/>
    <w:multiLevelType w:val="hybridMultilevel"/>
    <w:tmpl w:val="C18810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AC08B9"/>
    <w:multiLevelType w:val="hybridMultilevel"/>
    <w:tmpl w:val="9EF6E4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0BA3A51"/>
    <w:multiLevelType w:val="hybridMultilevel"/>
    <w:tmpl w:val="EF6A71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370242"/>
    <w:multiLevelType w:val="hybridMultilevel"/>
    <w:tmpl w:val="A142F66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7A40589"/>
    <w:multiLevelType w:val="hybridMultilevel"/>
    <w:tmpl w:val="0F34804E"/>
    <w:lvl w:ilvl="0" w:tplc="04090003">
      <w:start w:val="1"/>
      <w:numFmt w:val="bullet"/>
      <w:lvlText w:val="o"/>
      <w:lvlJc w:val="left"/>
      <w:pPr>
        <w:ind w:left="1440" w:hanging="360"/>
      </w:pPr>
      <w:rPr>
        <w:rFonts w:ascii="Courier New" w:hAnsi="Courier New" w:cs="Courier New" w:hint="default"/>
      </w:rPr>
    </w:lvl>
    <w:lvl w:ilvl="1" w:tplc="26586EC4" w:tentative="1">
      <w:start w:val="1"/>
      <w:numFmt w:val="decimal"/>
      <w:lvlText w:val="%2."/>
      <w:lvlJc w:val="left"/>
      <w:pPr>
        <w:tabs>
          <w:tab w:val="num" w:pos="2160"/>
        </w:tabs>
        <w:ind w:left="2160" w:hanging="360"/>
      </w:pPr>
    </w:lvl>
    <w:lvl w:ilvl="2" w:tplc="CA0CB4E6" w:tentative="1">
      <w:start w:val="1"/>
      <w:numFmt w:val="decimal"/>
      <w:lvlText w:val="%3."/>
      <w:lvlJc w:val="left"/>
      <w:pPr>
        <w:tabs>
          <w:tab w:val="num" w:pos="2880"/>
        </w:tabs>
        <w:ind w:left="2880" w:hanging="360"/>
      </w:pPr>
    </w:lvl>
    <w:lvl w:ilvl="3" w:tplc="6E7AA85A" w:tentative="1">
      <w:start w:val="1"/>
      <w:numFmt w:val="decimal"/>
      <w:lvlText w:val="%4."/>
      <w:lvlJc w:val="left"/>
      <w:pPr>
        <w:tabs>
          <w:tab w:val="num" w:pos="3600"/>
        </w:tabs>
        <w:ind w:left="3600" w:hanging="360"/>
      </w:pPr>
    </w:lvl>
    <w:lvl w:ilvl="4" w:tplc="2F58C9A0" w:tentative="1">
      <w:start w:val="1"/>
      <w:numFmt w:val="decimal"/>
      <w:lvlText w:val="%5."/>
      <w:lvlJc w:val="left"/>
      <w:pPr>
        <w:tabs>
          <w:tab w:val="num" w:pos="4320"/>
        </w:tabs>
        <w:ind w:left="4320" w:hanging="360"/>
      </w:pPr>
    </w:lvl>
    <w:lvl w:ilvl="5" w:tplc="BD96BDE8" w:tentative="1">
      <w:start w:val="1"/>
      <w:numFmt w:val="decimal"/>
      <w:lvlText w:val="%6."/>
      <w:lvlJc w:val="left"/>
      <w:pPr>
        <w:tabs>
          <w:tab w:val="num" w:pos="5040"/>
        </w:tabs>
        <w:ind w:left="5040" w:hanging="360"/>
      </w:pPr>
    </w:lvl>
    <w:lvl w:ilvl="6" w:tplc="ECF2A392" w:tentative="1">
      <w:start w:val="1"/>
      <w:numFmt w:val="decimal"/>
      <w:lvlText w:val="%7."/>
      <w:lvlJc w:val="left"/>
      <w:pPr>
        <w:tabs>
          <w:tab w:val="num" w:pos="5760"/>
        </w:tabs>
        <w:ind w:left="5760" w:hanging="360"/>
      </w:pPr>
    </w:lvl>
    <w:lvl w:ilvl="7" w:tplc="9ECC87B0" w:tentative="1">
      <w:start w:val="1"/>
      <w:numFmt w:val="decimal"/>
      <w:lvlText w:val="%8."/>
      <w:lvlJc w:val="left"/>
      <w:pPr>
        <w:tabs>
          <w:tab w:val="num" w:pos="6480"/>
        </w:tabs>
        <w:ind w:left="6480" w:hanging="360"/>
      </w:pPr>
    </w:lvl>
    <w:lvl w:ilvl="8" w:tplc="E7F2CA26" w:tentative="1">
      <w:start w:val="1"/>
      <w:numFmt w:val="decimal"/>
      <w:lvlText w:val="%9."/>
      <w:lvlJc w:val="left"/>
      <w:pPr>
        <w:tabs>
          <w:tab w:val="num" w:pos="7200"/>
        </w:tabs>
        <w:ind w:left="7200" w:hanging="360"/>
      </w:pPr>
    </w:lvl>
  </w:abstractNum>
  <w:abstractNum w:abstractNumId="7" w15:restartNumberingAfterBreak="0">
    <w:nsid w:val="33691380"/>
    <w:multiLevelType w:val="hybridMultilevel"/>
    <w:tmpl w:val="72F48948"/>
    <w:lvl w:ilvl="0" w:tplc="9692D694">
      <w:start w:val="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D54A4"/>
    <w:multiLevelType w:val="hybridMultilevel"/>
    <w:tmpl w:val="A3325C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9B364C"/>
    <w:multiLevelType w:val="hybridMultilevel"/>
    <w:tmpl w:val="96F25AE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937295"/>
    <w:multiLevelType w:val="hybridMultilevel"/>
    <w:tmpl w:val="1FEACA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2B25F8"/>
    <w:multiLevelType w:val="hybridMultilevel"/>
    <w:tmpl w:val="F0FEF2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AF2710B"/>
    <w:multiLevelType w:val="hybridMultilevel"/>
    <w:tmpl w:val="8124D02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4B4C7A39"/>
    <w:multiLevelType w:val="hybridMultilevel"/>
    <w:tmpl w:val="9348C66C"/>
    <w:lvl w:ilvl="0" w:tplc="60E8FB26">
      <w:start w:val="5"/>
      <w:numFmt w:val="bullet"/>
      <w:lvlText w:val=""/>
      <w:lvlJc w:val="left"/>
      <w:pPr>
        <w:ind w:left="-207" w:hanging="360"/>
      </w:pPr>
      <w:rPr>
        <w:rFonts w:ascii="Symbol" w:eastAsiaTheme="minorHAnsi" w:hAnsi="Symbol" w:cs="Times New Roman"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abstractNum w:abstractNumId="14" w15:restartNumberingAfterBreak="0">
    <w:nsid w:val="4F220083"/>
    <w:multiLevelType w:val="hybridMultilevel"/>
    <w:tmpl w:val="7CAAFD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282B77"/>
    <w:multiLevelType w:val="hybridMultilevel"/>
    <w:tmpl w:val="4DB0B34A"/>
    <w:lvl w:ilvl="0" w:tplc="D4B84794">
      <w:start w:val="1"/>
      <w:numFmt w:val="decimal"/>
      <w:lvlText w:val="%1."/>
      <w:lvlJc w:val="left"/>
      <w:pPr>
        <w:ind w:left="786"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3F659B"/>
    <w:multiLevelType w:val="hybridMultilevel"/>
    <w:tmpl w:val="88B047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2116EC"/>
    <w:multiLevelType w:val="hybridMultilevel"/>
    <w:tmpl w:val="00F2B960"/>
    <w:lvl w:ilvl="0" w:tplc="04090003">
      <w:start w:val="1"/>
      <w:numFmt w:val="bullet"/>
      <w:lvlText w:val="o"/>
      <w:lvlJc w:val="left"/>
      <w:pPr>
        <w:ind w:left="1440" w:hanging="360"/>
      </w:pPr>
      <w:rPr>
        <w:rFonts w:ascii="Courier New" w:hAnsi="Courier New" w:cs="Courier New" w:hint="default"/>
      </w:rPr>
    </w:lvl>
    <w:lvl w:ilvl="1" w:tplc="5ED0CC9C" w:tentative="1">
      <w:start w:val="1"/>
      <w:numFmt w:val="decimal"/>
      <w:lvlText w:val="%2."/>
      <w:lvlJc w:val="left"/>
      <w:pPr>
        <w:tabs>
          <w:tab w:val="num" w:pos="1440"/>
        </w:tabs>
        <w:ind w:left="1440" w:hanging="360"/>
      </w:pPr>
    </w:lvl>
    <w:lvl w:ilvl="2" w:tplc="15F48C08" w:tentative="1">
      <w:start w:val="1"/>
      <w:numFmt w:val="decimal"/>
      <w:lvlText w:val="%3."/>
      <w:lvlJc w:val="left"/>
      <w:pPr>
        <w:tabs>
          <w:tab w:val="num" w:pos="2160"/>
        </w:tabs>
        <w:ind w:left="2160" w:hanging="360"/>
      </w:pPr>
    </w:lvl>
    <w:lvl w:ilvl="3" w:tplc="8AE2AC8C" w:tentative="1">
      <w:start w:val="1"/>
      <w:numFmt w:val="decimal"/>
      <w:lvlText w:val="%4."/>
      <w:lvlJc w:val="left"/>
      <w:pPr>
        <w:tabs>
          <w:tab w:val="num" w:pos="2880"/>
        </w:tabs>
        <w:ind w:left="2880" w:hanging="360"/>
      </w:pPr>
    </w:lvl>
    <w:lvl w:ilvl="4" w:tplc="FB78F7CA" w:tentative="1">
      <w:start w:val="1"/>
      <w:numFmt w:val="decimal"/>
      <w:lvlText w:val="%5."/>
      <w:lvlJc w:val="left"/>
      <w:pPr>
        <w:tabs>
          <w:tab w:val="num" w:pos="3600"/>
        </w:tabs>
        <w:ind w:left="3600" w:hanging="360"/>
      </w:pPr>
    </w:lvl>
    <w:lvl w:ilvl="5" w:tplc="C17C33DA" w:tentative="1">
      <w:start w:val="1"/>
      <w:numFmt w:val="decimal"/>
      <w:lvlText w:val="%6."/>
      <w:lvlJc w:val="left"/>
      <w:pPr>
        <w:tabs>
          <w:tab w:val="num" w:pos="4320"/>
        </w:tabs>
        <w:ind w:left="4320" w:hanging="360"/>
      </w:pPr>
    </w:lvl>
    <w:lvl w:ilvl="6" w:tplc="A1F22A86" w:tentative="1">
      <w:start w:val="1"/>
      <w:numFmt w:val="decimal"/>
      <w:lvlText w:val="%7."/>
      <w:lvlJc w:val="left"/>
      <w:pPr>
        <w:tabs>
          <w:tab w:val="num" w:pos="5040"/>
        </w:tabs>
        <w:ind w:left="5040" w:hanging="360"/>
      </w:pPr>
    </w:lvl>
    <w:lvl w:ilvl="7" w:tplc="9CDE6158" w:tentative="1">
      <w:start w:val="1"/>
      <w:numFmt w:val="decimal"/>
      <w:lvlText w:val="%8."/>
      <w:lvlJc w:val="left"/>
      <w:pPr>
        <w:tabs>
          <w:tab w:val="num" w:pos="5760"/>
        </w:tabs>
        <w:ind w:left="5760" w:hanging="360"/>
      </w:pPr>
    </w:lvl>
    <w:lvl w:ilvl="8" w:tplc="F718FD7C" w:tentative="1">
      <w:start w:val="1"/>
      <w:numFmt w:val="decimal"/>
      <w:lvlText w:val="%9."/>
      <w:lvlJc w:val="left"/>
      <w:pPr>
        <w:tabs>
          <w:tab w:val="num" w:pos="6480"/>
        </w:tabs>
        <w:ind w:left="6480" w:hanging="360"/>
      </w:pPr>
    </w:lvl>
  </w:abstractNum>
  <w:abstractNum w:abstractNumId="18" w15:restartNumberingAfterBreak="0">
    <w:nsid w:val="6C1C3B60"/>
    <w:multiLevelType w:val="hybridMultilevel"/>
    <w:tmpl w:val="35788F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7"/>
  </w:num>
  <w:num w:numId="4">
    <w:abstractNumId w:val="6"/>
  </w:num>
  <w:num w:numId="5">
    <w:abstractNumId w:val="17"/>
  </w:num>
  <w:num w:numId="6">
    <w:abstractNumId w:val="16"/>
  </w:num>
  <w:num w:numId="7">
    <w:abstractNumId w:val="18"/>
  </w:num>
  <w:num w:numId="8">
    <w:abstractNumId w:val="4"/>
  </w:num>
  <w:num w:numId="9">
    <w:abstractNumId w:val="9"/>
  </w:num>
  <w:num w:numId="10">
    <w:abstractNumId w:val="2"/>
  </w:num>
  <w:num w:numId="11">
    <w:abstractNumId w:val="3"/>
  </w:num>
  <w:num w:numId="12">
    <w:abstractNumId w:val="11"/>
  </w:num>
  <w:num w:numId="13">
    <w:abstractNumId w:val="1"/>
  </w:num>
  <w:num w:numId="14">
    <w:abstractNumId w:val="14"/>
  </w:num>
  <w:num w:numId="15">
    <w:abstractNumId w:val="10"/>
  </w:num>
  <w:num w:numId="16">
    <w:abstractNumId w:val="8"/>
  </w:num>
  <w:num w:numId="17">
    <w:abstractNumId w:val="13"/>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1EC"/>
    <w:rsid w:val="000323C5"/>
    <w:rsid w:val="000A2A00"/>
    <w:rsid w:val="000B468B"/>
    <w:rsid w:val="000D61EC"/>
    <w:rsid w:val="000F05C3"/>
    <w:rsid w:val="000F118C"/>
    <w:rsid w:val="00115A12"/>
    <w:rsid w:val="00121551"/>
    <w:rsid w:val="001271EB"/>
    <w:rsid w:val="00182D34"/>
    <w:rsid w:val="001A33B7"/>
    <w:rsid w:val="001A7241"/>
    <w:rsid w:val="001F2866"/>
    <w:rsid w:val="001F4BC7"/>
    <w:rsid w:val="002507CD"/>
    <w:rsid w:val="0027130E"/>
    <w:rsid w:val="002774C8"/>
    <w:rsid w:val="00277C72"/>
    <w:rsid w:val="002A34F7"/>
    <w:rsid w:val="002C2A8B"/>
    <w:rsid w:val="003E53CB"/>
    <w:rsid w:val="0042568D"/>
    <w:rsid w:val="00430110"/>
    <w:rsid w:val="00492AAA"/>
    <w:rsid w:val="00496EF1"/>
    <w:rsid w:val="004A0166"/>
    <w:rsid w:val="004A6C74"/>
    <w:rsid w:val="004B6619"/>
    <w:rsid w:val="004B66E0"/>
    <w:rsid w:val="004C2626"/>
    <w:rsid w:val="004D69C4"/>
    <w:rsid w:val="005054F9"/>
    <w:rsid w:val="00542263"/>
    <w:rsid w:val="00554E00"/>
    <w:rsid w:val="005556A1"/>
    <w:rsid w:val="0057714F"/>
    <w:rsid w:val="005B5407"/>
    <w:rsid w:val="005E340F"/>
    <w:rsid w:val="00601946"/>
    <w:rsid w:val="00625159"/>
    <w:rsid w:val="006B0281"/>
    <w:rsid w:val="006C040D"/>
    <w:rsid w:val="006D48E9"/>
    <w:rsid w:val="006E79BC"/>
    <w:rsid w:val="006F47C5"/>
    <w:rsid w:val="007213E7"/>
    <w:rsid w:val="007309FC"/>
    <w:rsid w:val="0073352F"/>
    <w:rsid w:val="0077337C"/>
    <w:rsid w:val="007C09DA"/>
    <w:rsid w:val="007D20A8"/>
    <w:rsid w:val="007E7A3E"/>
    <w:rsid w:val="00811B2C"/>
    <w:rsid w:val="00813C89"/>
    <w:rsid w:val="00847350"/>
    <w:rsid w:val="00863546"/>
    <w:rsid w:val="009436AF"/>
    <w:rsid w:val="009B4FB5"/>
    <w:rsid w:val="009D64EE"/>
    <w:rsid w:val="009E7617"/>
    <w:rsid w:val="009F185B"/>
    <w:rsid w:val="00A51EA8"/>
    <w:rsid w:val="00A84FD2"/>
    <w:rsid w:val="00A925A7"/>
    <w:rsid w:val="00AB3962"/>
    <w:rsid w:val="00AB5677"/>
    <w:rsid w:val="00AC6370"/>
    <w:rsid w:val="00AC71C9"/>
    <w:rsid w:val="00B02335"/>
    <w:rsid w:val="00B236ED"/>
    <w:rsid w:val="00B2624B"/>
    <w:rsid w:val="00B43D13"/>
    <w:rsid w:val="00B43D43"/>
    <w:rsid w:val="00B47601"/>
    <w:rsid w:val="00B551D0"/>
    <w:rsid w:val="00B76850"/>
    <w:rsid w:val="00BB0CF5"/>
    <w:rsid w:val="00BD018A"/>
    <w:rsid w:val="00BD558D"/>
    <w:rsid w:val="00BF1F07"/>
    <w:rsid w:val="00C020EA"/>
    <w:rsid w:val="00C1305B"/>
    <w:rsid w:val="00C245FE"/>
    <w:rsid w:val="00C57747"/>
    <w:rsid w:val="00C57B0D"/>
    <w:rsid w:val="00C752BF"/>
    <w:rsid w:val="00C96E9F"/>
    <w:rsid w:val="00CA25E7"/>
    <w:rsid w:val="00D837C2"/>
    <w:rsid w:val="00D86867"/>
    <w:rsid w:val="00D95BC9"/>
    <w:rsid w:val="00DD1518"/>
    <w:rsid w:val="00DD24ED"/>
    <w:rsid w:val="00DD7D01"/>
    <w:rsid w:val="00DE495D"/>
    <w:rsid w:val="00E003E6"/>
    <w:rsid w:val="00E1586B"/>
    <w:rsid w:val="00E23747"/>
    <w:rsid w:val="00E27704"/>
    <w:rsid w:val="00ED39F5"/>
    <w:rsid w:val="00F07927"/>
    <w:rsid w:val="00F16099"/>
    <w:rsid w:val="00F320F3"/>
    <w:rsid w:val="00F438D0"/>
    <w:rsid w:val="00F71445"/>
    <w:rsid w:val="00F74B22"/>
    <w:rsid w:val="00F8258A"/>
    <w:rsid w:val="00F97745"/>
    <w:rsid w:val="00FC3365"/>
    <w:rsid w:val="00FE7AF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F31C1"/>
  <w15:chartTrackingRefBased/>
  <w15:docId w15:val="{A42441C1-0DF9-4AEA-A5CB-8FBD7F77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0F3"/>
    <w:pPr>
      <w:spacing w:line="250" w:lineRule="atLeast"/>
    </w:pPr>
    <w:rPr>
      <w:rFonts w:ascii="Verdana" w:hAnsi="Verdana"/>
      <w:sz w:val="17"/>
      <w:szCs w:val="24"/>
      <w:lang w:val="en-GB" w:eastAsia="da-DK"/>
    </w:rPr>
  </w:style>
  <w:style w:type="paragraph" w:styleId="1">
    <w:name w:val="heading 1"/>
    <w:basedOn w:val="a"/>
    <w:next w:val="a"/>
    <w:qFormat/>
    <w:rsid w:val="00F320F3"/>
    <w:pPr>
      <w:keepNext/>
      <w:outlineLvl w:val="0"/>
    </w:pPr>
    <w:rPr>
      <w:rFonts w:cs="Arial"/>
      <w:b/>
      <w:bCs/>
      <w:szCs w:val="17"/>
    </w:rPr>
  </w:style>
  <w:style w:type="paragraph" w:styleId="2">
    <w:name w:val="heading 2"/>
    <w:basedOn w:val="a"/>
    <w:next w:val="a"/>
    <w:qFormat/>
    <w:rsid w:val="00F320F3"/>
    <w:pPr>
      <w:keepNext/>
      <w:outlineLvl w:val="1"/>
    </w:pPr>
    <w:rPr>
      <w:rFonts w:cs="Arial"/>
      <w:b/>
      <w:bCs/>
      <w:iCs/>
      <w:szCs w:val="28"/>
    </w:rPr>
  </w:style>
  <w:style w:type="paragraph" w:styleId="3">
    <w:name w:val="heading 3"/>
    <w:basedOn w:val="a"/>
    <w:next w:val="a"/>
    <w:qFormat/>
    <w:rsid w:val="00F320F3"/>
    <w:pPr>
      <w:keepNext/>
      <w:outlineLvl w:val="2"/>
    </w:pPr>
    <w:rPr>
      <w:rFonts w:cs="Arial"/>
      <w:b/>
      <w:bCs/>
      <w:szCs w:val="26"/>
    </w:rPr>
  </w:style>
  <w:style w:type="paragraph" w:styleId="4">
    <w:name w:val="heading 4"/>
    <w:basedOn w:val="1"/>
    <w:next w:val="a"/>
    <w:qFormat/>
    <w:rsid w:val="004A6C74"/>
    <w:pPr>
      <w:outlineLvl w:val="3"/>
    </w:pPr>
  </w:style>
  <w:style w:type="paragraph" w:styleId="5">
    <w:name w:val="heading 5"/>
    <w:basedOn w:val="4"/>
    <w:next w:val="a"/>
    <w:qFormat/>
    <w:rsid w:val="004A6C74"/>
    <w:pPr>
      <w:outlineLvl w:val="4"/>
    </w:pPr>
  </w:style>
  <w:style w:type="paragraph" w:styleId="6">
    <w:name w:val="heading 6"/>
    <w:basedOn w:val="5"/>
    <w:next w:val="a"/>
    <w:qFormat/>
    <w:rsid w:val="004A6C74"/>
    <w:pPr>
      <w:outlineLvl w:val="5"/>
    </w:pPr>
  </w:style>
  <w:style w:type="paragraph" w:styleId="7">
    <w:name w:val="heading 7"/>
    <w:basedOn w:val="6"/>
    <w:next w:val="a"/>
    <w:qFormat/>
    <w:rsid w:val="004A6C74"/>
    <w:pPr>
      <w:outlineLvl w:val="6"/>
    </w:pPr>
  </w:style>
  <w:style w:type="paragraph" w:styleId="8">
    <w:name w:val="heading 8"/>
    <w:basedOn w:val="7"/>
    <w:next w:val="a"/>
    <w:qFormat/>
    <w:rsid w:val="004A6C74"/>
    <w:pPr>
      <w:outlineLvl w:val="7"/>
    </w:pPr>
  </w:style>
  <w:style w:type="paragraph" w:styleId="9">
    <w:name w:val="heading 9"/>
    <w:basedOn w:val="8"/>
    <w:next w:val="a"/>
    <w:qFormat/>
    <w:rsid w:val="004A6C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mplate">
    <w:name w:val="Template"/>
    <w:link w:val="TemplateChar"/>
    <w:rsid w:val="00F97745"/>
    <w:pPr>
      <w:spacing w:line="200" w:lineRule="atLeast"/>
    </w:pPr>
    <w:rPr>
      <w:rFonts w:ascii="Verdana" w:hAnsi="Verdana"/>
      <w:sz w:val="13"/>
      <w:szCs w:val="24"/>
      <w:lang w:val="en-GB" w:eastAsia="da-DK"/>
    </w:rPr>
  </w:style>
  <w:style w:type="paragraph" w:customStyle="1" w:styleId="Template-Address">
    <w:name w:val="Template - Address"/>
    <w:basedOn w:val="Template"/>
    <w:rsid w:val="00B551D0"/>
    <w:rPr>
      <w:noProof/>
    </w:rPr>
  </w:style>
  <w:style w:type="paragraph" w:customStyle="1" w:styleId="Template-Companyname">
    <w:name w:val="Template - Company name"/>
    <w:basedOn w:val="Template"/>
    <w:link w:val="Template-CompanynameChar"/>
    <w:rsid w:val="00B551D0"/>
    <w:rPr>
      <w:b/>
      <w:noProof/>
    </w:rPr>
  </w:style>
  <w:style w:type="paragraph" w:styleId="a3">
    <w:name w:val="header"/>
    <w:basedOn w:val="a"/>
    <w:rsid w:val="00B551D0"/>
    <w:pPr>
      <w:tabs>
        <w:tab w:val="center" w:pos="4819"/>
        <w:tab w:val="right" w:pos="9638"/>
      </w:tabs>
      <w:spacing w:line="200" w:lineRule="atLeast"/>
      <w:jc w:val="right"/>
    </w:pPr>
    <w:rPr>
      <w:b/>
      <w:noProof/>
      <w:sz w:val="14"/>
    </w:rPr>
  </w:style>
  <w:style w:type="paragraph" w:styleId="a4">
    <w:name w:val="footer"/>
    <w:basedOn w:val="a"/>
    <w:rsid w:val="00F97745"/>
    <w:pPr>
      <w:tabs>
        <w:tab w:val="center" w:pos="4819"/>
        <w:tab w:val="right" w:pos="9638"/>
      </w:tabs>
    </w:pPr>
  </w:style>
  <w:style w:type="table" w:styleId="a5">
    <w:name w:val="Table Grid"/>
    <w:basedOn w:val="a1"/>
    <w:rsid w:val="00B43D13"/>
    <w:pPr>
      <w:spacing w:line="25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Heading">
    <w:name w:val="Normal - Heading"/>
    <w:basedOn w:val="a"/>
    <w:rsid w:val="00B43D13"/>
    <w:rPr>
      <w:b/>
    </w:rPr>
  </w:style>
  <w:style w:type="character" w:styleId="a6">
    <w:name w:val="endnote reference"/>
    <w:semiHidden/>
    <w:rsid w:val="004A6C74"/>
    <w:rPr>
      <w:rFonts w:ascii="Verdana" w:hAnsi="Verdana"/>
      <w:sz w:val="13"/>
      <w:vertAlign w:val="superscript"/>
    </w:rPr>
  </w:style>
  <w:style w:type="paragraph" w:styleId="a7">
    <w:name w:val="endnote text"/>
    <w:basedOn w:val="a"/>
    <w:semiHidden/>
    <w:rsid w:val="004A6C74"/>
    <w:pPr>
      <w:spacing w:line="200" w:lineRule="atLeast"/>
    </w:pPr>
    <w:rPr>
      <w:sz w:val="13"/>
      <w:szCs w:val="20"/>
    </w:rPr>
  </w:style>
  <w:style w:type="character" w:styleId="a8">
    <w:name w:val="footnote reference"/>
    <w:semiHidden/>
    <w:rsid w:val="004A6C74"/>
    <w:rPr>
      <w:rFonts w:ascii="Verdana" w:hAnsi="Verdana"/>
      <w:sz w:val="13"/>
      <w:vertAlign w:val="superscript"/>
    </w:rPr>
  </w:style>
  <w:style w:type="paragraph" w:styleId="a9">
    <w:name w:val="footnote text"/>
    <w:basedOn w:val="a"/>
    <w:semiHidden/>
    <w:rsid w:val="004A6C74"/>
    <w:pPr>
      <w:spacing w:line="200" w:lineRule="atLeast"/>
    </w:pPr>
    <w:rPr>
      <w:sz w:val="13"/>
      <w:szCs w:val="20"/>
    </w:rPr>
  </w:style>
  <w:style w:type="character" w:styleId="aa">
    <w:name w:val="page number"/>
    <w:basedOn w:val="a0"/>
    <w:rsid w:val="00C752BF"/>
  </w:style>
  <w:style w:type="paragraph" w:customStyle="1" w:styleId="Template-www">
    <w:name w:val="Template - www"/>
    <w:basedOn w:val="Template"/>
    <w:rsid w:val="006F47C5"/>
    <w:rPr>
      <w:color w:val="115622"/>
      <w:sz w:val="14"/>
      <w:szCs w:val="14"/>
    </w:rPr>
  </w:style>
  <w:style w:type="character" w:customStyle="1" w:styleId="TemplateChar">
    <w:name w:val="Template Char"/>
    <w:link w:val="Template"/>
    <w:rsid w:val="00B236ED"/>
    <w:rPr>
      <w:rFonts w:ascii="Verdana" w:hAnsi="Verdana"/>
      <w:sz w:val="13"/>
      <w:szCs w:val="24"/>
      <w:lang w:val="en-GB" w:eastAsia="da-DK" w:bidi="ar-SA"/>
    </w:rPr>
  </w:style>
  <w:style w:type="character" w:customStyle="1" w:styleId="Template-CompanynameChar">
    <w:name w:val="Template - Company name Char"/>
    <w:link w:val="Template-Companyname"/>
    <w:rsid w:val="00B236ED"/>
    <w:rPr>
      <w:rFonts w:ascii="Verdana" w:hAnsi="Verdana"/>
      <w:b/>
      <w:noProof/>
      <w:sz w:val="13"/>
      <w:szCs w:val="24"/>
      <w:lang w:val="en-GB" w:eastAsia="da-DK" w:bidi="ar-SA"/>
    </w:rPr>
  </w:style>
  <w:style w:type="character" w:customStyle="1" w:styleId="Template-INITIALS">
    <w:name w:val="Template - INITIALS"/>
    <w:rsid w:val="00601946"/>
    <w:rPr>
      <w:rFonts w:ascii="Verdana" w:hAnsi="Verdana"/>
      <w:caps/>
      <w:sz w:val="17"/>
    </w:rPr>
  </w:style>
  <w:style w:type="paragraph" w:customStyle="1" w:styleId="Template-Initials0">
    <w:name w:val="Template - Initials"/>
    <w:basedOn w:val="Template"/>
    <w:link w:val="Template-InitialsChar"/>
    <w:rsid w:val="00601946"/>
    <w:rPr>
      <w:sz w:val="17"/>
    </w:rPr>
  </w:style>
  <w:style w:type="character" w:customStyle="1" w:styleId="Template-InitialsChar">
    <w:name w:val="Template - Initials Char"/>
    <w:link w:val="Template-Initials0"/>
    <w:rsid w:val="00601946"/>
    <w:rPr>
      <w:rFonts w:ascii="Verdana" w:hAnsi="Verdana"/>
      <w:sz w:val="17"/>
      <w:szCs w:val="24"/>
      <w:lang w:val="en-GB" w:eastAsia="da-DK" w:bidi="ar-SA"/>
    </w:rPr>
  </w:style>
  <w:style w:type="paragraph" w:customStyle="1" w:styleId="Header-Firstline">
    <w:name w:val="Header - First line"/>
    <w:basedOn w:val="a3"/>
    <w:rsid w:val="004B6619"/>
    <w:pPr>
      <w:spacing w:line="70" w:lineRule="exact"/>
    </w:pPr>
    <w:rPr>
      <w:rFonts w:ascii="Access" w:hAnsi="Access"/>
      <w:b w:val="0"/>
      <w:sz w:val="13"/>
      <w:szCs w:val="13"/>
    </w:rPr>
  </w:style>
  <w:style w:type="paragraph" w:styleId="ab">
    <w:name w:val="Balloon Text"/>
    <w:basedOn w:val="a"/>
    <w:link w:val="ac"/>
    <w:rsid w:val="009E7617"/>
    <w:pPr>
      <w:spacing w:line="240" w:lineRule="auto"/>
    </w:pPr>
    <w:rPr>
      <w:rFonts w:ascii="Segoe UI" w:hAnsi="Segoe UI" w:cs="Segoe UI"/>
      <w:sz w:val="18"/>
      <w:szCs w:val="18"/>
    </w:rPr>
  </w:style>
  <w:style w:type="character" w:customStyle="1" w:styleId="ac">
    <w:name w:val="Текст выноски Знак"/>
    <w:link w:val="ab"/>
    <w:rsid w:val="009E7617"/>
    <w:rPr>
      <w:rFonts w:ascii="Segoe UI" w:hAnsi="Segoe UI" w:cs="Segoe UI"/>
      <w:sz w:val="18"/>
      <w:szCs w:val="18"/>
      <w:lang w:val="en-GB" w:eastAsia="da-DK"/>
    </w:rPr>
  </w:style>
  <w:style w:type="paragraph" w:styleId="ad">
    <w:name w:val="List Paragraph"/>
    <w:basedOn w:val="a"/>
    <w:uiPriority w:val="34"/>
    <w:qFormat/>
    <w:rsid w:val="00BF1F07"/>
    <w:pPr>
      <w:ind w:left="720"/>
      <w:contextualSpacing/>
    </w:pPr>
  </w:style>
  <w:style w:type="table" w:styleId="-46">
    <w:name w:val="Grid Table 4 Accent 6"/>
    <w:basedOn w:val="a1"/>
    <w:uiPriority w:val="49"/>
    <w:rsid w:val="00182D3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ae">
    <w:name w:val="Hyperlink"/>
    <w:basedOn w:val="a0"/>
    <w:uiPriority w:val="99"/>
    <w:unhideWhenUsed/>
    <w:rsid w:val="00F438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390413">
      <w:bodyDiv w:val="1"/>
      <w:marLeft w:val="0"/>
      <w:marRight w:val="0"/>
      <w:marTop w:val="0"/>
      <w:marBottom w:val="0"/>
      <w:divBdr>
        <w:top w:val="none" w:sz="0" w:space="0" w:color="auto"/>
        <w:left w:val="none" w:sz="0" w:space="0" w:color="auto"/>
        <w:bottom w:val="none" w:sz="0" w:space="0" w:color="auto"/>
        <w:right w:val="none" w:sz="0" w:space="0" w:color="auto"/>
      </w:divBdr>
    </w:div>
    <w:div w:id="211015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lena.Grechanovska@carlsberg.u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Oleksandra.Barylova@carlsberg.u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mohand\Documents\Carlsberg\Agencies\Tuborg%20pitch%20invitation%20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8A423A642D2F43AF2027B382A97ABD" ma:contentTypeVersion="17" ma:contentTypeDescription="Create a new document." ma:contentTypeScope="" ma:versionID="01b5083ff0317669c50fdf8d9cc601d7">
  <xsd:schema xmlns:xsd="http://www.w3.org/2001/XMLSchema" xmlns:xs="http://www.w3.org/2001/XMLSchema" xmlns:p="http://schemas.microsoft.com/office/2006/metadata/properties" xmlns:ns2="9aab5e0d-a85e-4271-8b06-e85ae9268ba7" xmlns:ns3="783ec9ef-2576-4b63-9535-92a2e2e36c84" targetNamespace="http://schemas.microsoft.com/office/2006/metadata/properties" ma:root="true" ma:fieldsID="b380bf766e11ca0e07e65e91ff23551a" ns2:_="" ns3:_="">
    <xsd:import namespace="9aab5e0d-a85e-4271-8b06-e85ae9268ba7"/>
    <xsd:import namespace="783ec9ef-2576-4b63-9535-92a2e2e36c8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b5e0d-a85e-4271-8b06-e85ae9268b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83ec9ef-2576-4b63-9535-92a2e2e36c8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1e3c67d-ebb3-4cf1-834a-e0d186fa1341"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9aab5e0d-a85e-4271-8b06-e85ae9268ba7">CBDOC-1228483310-121</_dlc_DocId>
    <_dlc_DocIdUrl xmlns="9aab5e0d-a85e-4271-8b06-e85ae9268ba7">
      <Url>https://carlsberggroup.sharepoint.com/sites/CSC_003/Procurement/IndirectCategories/Agencies and Production/_layouts/15/DocIdRedir.aspx?ID=CBDOC-1228483310-121</Url>
      <Description>CBDOC-1228483310-121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43FCC55-461F-45A5-8F08-62A917576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b5e0d-a85e-4271-8b06-e85ae9268ba7"/>
    <ds:schemaRef ds:uri="783ec9ef-2576-4b63-9535-92a2e2e36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0D84B1-607E-48C7-8610-ECA4CB88ECCE}">
  <ds:schemaRefs>
    <ds:schemaRef ds:uri="Microsoft.SharePoint.Taxonomy.ContentTypeSync"/>
  </ds:schemaRefs>
</ds:datastoreItem>
</file>

<file path=customXml/itemProps3.xml><?xml version="1.0" encoding="utf-8"?>
<ds:datastoreItem xmlns:ds="http://schemas.openxmlformats.org/officeDocument/2006/customXml" ds:itemID="{3DD653F6-52CF-441D-9F75-024E9224000D}">
  <ds:schemaRefs>
    <ds:schemaRef ds:uri="http://schemas.microsoft.com/office/2006/metadata/properties"/>
    <ds:schemaRef ds:uri="http://schemas.microsoft.com/office/infopath/2007/PartnerControls"/>
    <ds:schemaRef ds:uri="9aab5e0d-a85e-4271-8b06-e85ae9268ba7"/>
  </ds:schemaRefs>
</ds:datastoreItem>
</file>

<file path=customXml/itemProps4.xml><?xml version="1.0" encoding="utf-8"?>
<ds:datastoreItem xmlns:ds="http://schemas.openxmlformats.org/officeDocument/2006/customXml" ds:itemID="{F8BE6861-A6C0-4D74-868C-7C5DFBAA63A0}">
  <ds:schemaRefs>
    <ds:schemaRef ds:uri="http://schemas.microsoft.com/sharepoint/events"/>
  </ds:schemaRefs>
</ds:datastoreItem>
</file>

<file path=customXml/itemProps5.xml><?xml version="1.0" encoding="utf-8"?>
<ds:datastoreItem xmlns:ds="http://schemas.openxmlformats.org/officeDocument/2006/customXml" ds:itemID="{11093DCB-1338-4C11-93F5-23EFA39DE366}">
  <ds:schemaRefs>
    <ds:schemaRef ds:uri="http://schemas.microsoft.com/sharepoint/v3/contenttype/forms"/>
  </ds:schemaRefs>
</ds:datastoreItem>
</file>

<file path=customXml/itemProps6.xml><?xml version="1.0" encoding="utf-8"?>
<ds:datastoreItem xmlns:ds="http://schemas.openxmlformats.org/officeDocument/2006/customXml" ds:itemID="{5FBDCAD2-1A4B-4463-9FDE-1E14D71AF48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Tuborg pitch invitation letter</Template>
  <TotalTime>1</TotalTime>
  <Pages>2</Pages>
  <Words>565</Words>
  <Characters>3226</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Blank paper with Carlsberg Group logo</vt:lpstr>
      <vt:lpstr>Blank paper with Carlsberg Group logo</vt:lpstr>
    </vt:vector>
  </TitlesOfParts>
  <Company>skabelondesign</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paper with Carlsberg Group logo</dc:title>
  <dc:subject/>
  <dc:creator>Mohos, Andras</dc:creator>
  <cp:keywords/>
  <dc:description/>
  <cp:lastModifiedBy>Grechanovska, Elena</cp:lastModifiedBy>
  <cp:revision>2</cp:revision>
  <cp:lastPrinted>2016-06-30T13:40:00Z</cp:lastPrinted>
  <dcterms:created xsi:type="dcterms:W3CDTF">2019-11-22T14:44:00Z</dcterms:created>
  <dcterms:modified xsi:type="dcterms:W3CDTF">2019-11-22T14:44:00Z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ategory">
    <vt:lpwstr>Letter</vt:lpwstr>
  </property>
  <property fmtid="{D5CDD505-2E9C-101B-9397-08002B2CF9AE}" pid="4" name="display_urn:schemas-microsoft-com:office:office#Editor">
    <vt:lpwstr>Brolund-Jensen, Mathilde</vt:lpwstr>
  </property>
  <property fmtid="{D5CDD505-2E9C-101B-9397-08002B2CF9AE}" pid="5" name="xd_Signature">
    <vt:lpwstr/>
  </property>
  <property fmtid="{D5CDD505-2E9C-101B-9397-08002B2CF9AE}" pid="6" name="display_urn:schemas-microsoft-com:office:office#Author">
    <vt:lpwstr>Brolund-Jensen, Mathilde</vt:lpwstr>
  </property>
  <property fmtid="{D5CDD505-2E9C-101B-9397-08002B2CF9AE}" pid="7" name="TemplateUrl">
    <vt:lpwstr/>
  </property>
  <property fmtid="{D5CDD505-2E9C-101B-9397-08002B2CF9AE}" pid="8" name="xd_ProgID">
    <vt:lpwstr/>
  </property>
  <property fmtid="{D5CDD505-2E9C-101B-9397-08002B2CF9AE}" pid="9" name="CpointKeywords">
    <vt:lpwstr/>
  </property>
  <property fmtid="{D5CDD505-2E9C-101B-9397-08002B2CF9AE}" pid="10" name="CpointCtypeId">
    <vt:lpwstr/>
  </property>
  <property fmtid="{D5CDD505-2E9C-101B-9397-08002B2CF9AE}" pid="11" name="Responsible">
    <vt:lpwstr/>
  </property>
  <property fmtid="{D5CDD505-2E9C-101B-9397-08002B2CF9AE}" pid="12" name="ContentTypeId">
    <vt:lpwstr>0x010100868A423A642D2F43AF2027B382A97ABD</vt:lpwstr>
  </property>
  <property fmtid="{D5CDD505-2E9C-101B-9397-08002B2CF9AE}" pid="13" name="_dlc_DocIdItemGuid">
    <vt:lpwstr>d11480ce-d15a-4b1f-b747-030de25d8c6e</vt:lpwstr>
  </property>
</Properties>
</file>